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396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05"/>
        <w:gridCol w:w="7543"/>
        <w:gridCol w:w="3686"/>
        <w:gridCol w:w="1560"/>
        <w:gridCol w:w="2550"/>
        <w:gridCol w:w="1137"/>
        <w:gridCol w:w="1131"/>
        <w:gridCol w:w="1418"/>
        <w:gridCol w:w="2266"/>
      </w:tblGrid>
      <w:tr w:rsidR="004F41D2" w:rsidRPr="004E7801" w14:paraId="7D7BA362" w14:textId="77777777" w:rsidTr="004A2096">
        <w:trPr>
          <w:trHeight w:hRule="exact" w:val="1985"/>
          <w:tblHeader/>
        </w:trPr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07C5BF88" w14:textId="77777777" w:rsidR="004F41D2" w:rsidRPr="004E7801" w:rsidRDefault="00CE4CA6" w:rsidP="007A1B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Поз.</w:t>
            </w:r>
          </w:p>
        </w:tc>
        <w:tc>
          <w:tcPr>
            <w:tcW w:w="7543" w:type="dxa"/>
            <w:tcBorders>
              <w:bottom w:val="single" w:sz="4" w:space="0" w:color="auto"/>
            </w:tcBorders>
            <w:vAlign w:val="center"/>
          </w:tcPr>
          <w:p w14:paraId="48517FE6" w14:textId="77777777" w:rsidR="00BE217E" w:rsidRPr="004E7801" w:rsidRDefault="004F41D2" w:rsidP="007A1B59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Наименование и техническая характеристика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79A47CEF" w14:textId="77777777"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Тип, марка,</w:t>
            </w:r>
          </w:p>
          <w:p w14:paraId="3659C99F" w14:textId="77777777" w:rsidR="00C6633D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 xml:space="preserve">обозначение </w:t>
            </w:r>
          </w:p>
          <w:p w14:paraId="2D98A8B6" w14:textId="77777777"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документа,</w:t>
            </w:r>
          </w:p>
          <w:p w14:paraId="548D20B0" w14:textId="77777777" w:rsidR="004F41D2" w:rsidRPr="004E7801" w:rsidRDefault="004F41D2" w:rsidP="003816F1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опросного листа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52BE038" w14:textId="77777777" w:rsidR="00C6633D" w:rsidRPr="004E7801" w:rsidRDefault="004F41D2" w:rsidP="00AB3C5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 xml:space="preserve">Код </w:t>
            </w:r>
          </w:p>
          <w:p w14:paraId="3F45ADD8" w14:textId="77777777" w:rsidR="004F41D2" w:rsidRPr="004E7801" w:rsidRDefault="00AB3C5B" w:rsidP="00AB3C5B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продукции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vAlign w:val="center"/>
          </w:tcPr>
          <w:p w14:paraId="6F2B07B7" w14:textId="77777777" w:rsidR="004F41D2" w:rsidRPr="004E7801" w:rsidRDefault="00AB3C5B" w:rsidP="003816F1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Поставщик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60D3E5EC" w14:textId="77777777" w:rsidR="00CE4CA6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Ед</w:t>
            </w:r>
            <w:r w:rsidR="00CE4CA6" w:rsidRPr="004E7801">
              <w:rPr>
                <w:rFonts w:ascii="ISOCPEUR" w:hAnsi="ISOCPEUR"/>
                <w:sz w:val="28"/>
                <w:szCs w:val="28"/>
              </w:rPr>
              <w:t xml:space="preserve">. </w:t>
            </w:r>
          </w:p>
          <w:p w14:paraId="3C28850C" w14:textId="77777777" w:rsidR="004F41D2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измерения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14:paraId="7984EFED" w14:textId="77777777" w:rsidR="004F41D2" w:rsidRPr="004E7801" w:rsidRDefault="004F41D2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Кол</w:t>
            </w:r>
            <w:r w:rsidR="00CE4CA6" w:rsidRPr="004E7801">
              <w:rPr>
                <w:rFonts w:ascii="ISOCPEUR" w:hAnsi="ISOCPEUR" w:cs="Arial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BF55DBE" w14:textId="77777777" w:rsidR="00C6633D" w:rsidRPr="004E7801" w:rsidRDefault="004F41D2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 xml:space="preserve">Масса </w:t>
            </w:r>
          </w:p>
          <w:p w14:paraId="0F1A2B9A" w14:textId="77777777" w:rsidR="00C6633D" w:rsidRPr="004E7801" w:rsidRDefault="00CE4CA6" w:rsidP="00CE4CA6">
            <w:pPr>
              <w:keepLines/>
              <w:jc w:val="center"/>
              <w:rPr>
                <w:rFonts w:ascii="ISOCPEUR" w:hAnsi="ISOCPEUR" w:cs="Arial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1 ед</w:t>
            </w:r>
            <w:r w:rsidR="004F41D2" w:rsidRPr="004E7801">
              <w:rPr>
                <w:rFonts w:ascii="ISOCPEUR" w:hAnsi="ISOCPEUR" w:cs="Arial"/>
                <w:sz w:val="28"/>
                <w:szCs w:val="28"/>
              </w:rPr>
              <w:t xml:space="preserve">, </w:t>
            </w:r>
          </w:p>
          <w:p w14:paraId="7A0763DF" w14:textId="77777777" w:rsidR="004F41D2" w:rsidRPr="004E7801" w:rsidRDefault="004F41D2" w:rsidP="00CE4CA6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кг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vAlign w:val="center"/>
          </w:tcPr>
          <w:p w14:paraId="088F534F" w14:textId="77777777" w:rsidR="004F41D2" w:rsidRPr="004E7801" w:rsidRDefault="004F41D2" w:rsidP="00C6633D">
            <w:pPr>
              <w:keepLines/>
              <w:ind w:right="112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 w:cs="Arial"/>
                <w:sz w:val="28"/>
                <w:szCs w:val="28"/>
              </w:rPr>
              <w:t>Примечание</w:t>
            </w:r>
          </w:p>
        </w:tc>
      </w:tr>
      <w:tr w:rsidR="00BE217E" w:rsidRPr="004E7801" w14:paraId="15400012" w14:textId="77777777" w:rsidTr="004A2096">
        <w:trPr>
          <w:trHeight w:val="567"/>
        </w:trPr>
        <w:tc>
          <w:tcPr>
            <w:tcW w:w="1105" w:type="dxa"/>
            <w:vAlign w:val="center"/>
          </w:tcPr>
          <w:p w14:paraId="0B37F4D2" w14:textId="77777777" w:rsidR="00BE217E" w:rsidRPr="004E7801" w:rsidRDefault="00BE217E" w:rsidP="00BE217E">
            <w:pPr>
              <w:keepLines/>
              <w:ind w:left="119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7543" w:type="dxa"/>
            <w:vAlign w:val="center"/>
          </w:tcPr>
          <w:p w14:paraId="7CB7C678" w14:textId="77777777" w:rsidR="00BE217E" w:rsidRPr="004E7801" w:rsidRDefault="00BE217E" w:rsidP="00BE217E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3686" w:type="dxa"/>
            <w:vAlign w:val="center"/>
          </w:tcPr>
          <w:p w14:paraId="3145F3EA" w14:textId="77777777" w:rsidR="00BE217E" w:rsidRPr="004E7801" w:rsidRDefault="00BE217E" w:rsidP="00BE217E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14:paraId="63AB1778" w14:textId="77777777" w:rsidR="00BE217E" w:rsidRPr="004E7801" w:rsidRDefault="00BE217E" w:rsidP="00BE217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4</w:t>
            </w:r>
          </w:p>
        </w:tc>
        <w:tc>
          <w:tcPr>
            <w:tcW w:w="2550" w:type="dxa"/>
            <w:vAlign w:val="center"/>
          </w:tcPr>
          <w:p w14:paraId="35B05107" w14:textId="77777777" w:rsidR="00BE217E" w:rsidRPr="004E7801" w:rsidRDefault="00BE217E" w:rsidP="00BE217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5</w:t>
            </w:r>
          </w:p>
        </w:tc>
        <w:tc>
          <w:tcPr>
            <w:tcW w:w="1137" w:type="dxa"/>
            <w:vAlign w:val="center"/>
          </w:tcPr>
          <w:p w14:paraId="48214BBD" w14:textId="77777777" w:rsidR="00BE217E" w:rsidRPr="004E7801" w:rsidRDefault="00BE217E" w:rsidP="00BE217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6</w:t>
            </w:r>
          </w:p>
        </w:tc>
        <w:tc>
          <w:tcPr>
            <w:tcW w:w="1131" w:type="dxa"/>
            <w:vAlign w:val="center"/>
          </w:tcPr>
          <w:p w14:paraId="40637577" w14:textId="77777777" w:rsidR="00BE217E" w:rsidRPr="004E7801" w:rsidRDefault="00BE217E" w:rsidP="00BE217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14:paraId="429E2DF9" w14:textId="77777777" w:rsidR="00BE217E" w:rsidRPr="004E7801" w:rsidRDefault="00BE217E" w:rsidP="00BE217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8</w:t>
            </w:r>
          </w:p>
        </w:tc>
        <w:tc>
          <w:tcPr>
            <w:tcW w:w="2266" w:type="dxa"/>
            <w:vAlign w:val="center"/>
          </w:tcPr>
          <w:p w14:paraId="495677D5" w14:textId="77777777" w:rsidR="00BE217E" w:rsidRPr="004E7801" w:rsidRDefault="00BE217E" w:rsidP="00C6633D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</w:rPr>
            </w:pPr>
            <w:r w:rsidRPr="004E7801">
              <w:rPr>
                <w:rFonts w:ascii="ISOCPEUR" w:hAnsi="ISOCPEUR"/>
                <w:sz w:val="28"/>
                <w:szCs w:val="28"/>
              </w:rPr>
              <w:t>9</w:t>
            </w:r>
          </w:p>
        </w:tc>
      </w:tr>
      <w:tr w:rsidR="00132987" w:rsidRPr="004E7801" w14:paraId="2EF1D7CB" w14:textId="77777777" w:rsidTr="004A2096">
        <w:trPr>
          <w:trHeight w:val="454"/>
        </w:trPr>
        <w:tc>
          <w:tcPr>
            <w:tcW w:w="1105" w:type="dxa"/>
            <w:vAlign w:val="center"/>
          </w:tcPr>
          <w:p w14:paraId="534F7646" w14:textId="77777777" w:rsidR="00132987" w:rsidRPr="007A664B" w:rsidRDefault="00132987" w:rsidP="00AF6FB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2A793D10" w14:textId="77777777" w:rsidR="00132987" w:rsidRPr="007A664B" w:rsidRDefault="00132987" w:rsidP="003816F1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3686" w:type="dxa"/>
            <w:vAlign w:val="center"/>
          </w:tcPr>
          <w:p w14:paraId="08285C4B" w14:textId="77777777" w:rsidR="00132987" w:rsidRPr="007A664B" w:rsidRDefault="00132987" w:rsidP="00AF6FB5">
            <w:pPr>
              <w:keepLines/>
              <w:ind w:left="184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0F6955AF" w14:textId="77777777" w:rsidR="00132987" w:rsidRPr="007A664B" w:rsidRDefault="00132987" w:rsidP="00AF6FB5">
            <w:pPr>
              <w:keepLines/>
              <w:ind w:left="115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vAlign w:val="center"/>
          </w:tcPr>
          <w:p w14:paraId="5708C309" w14:textId="77777777" w:rsidR="00132987" w:rsidRPr="007A664B" w:rsidRDefault="00132987" w:rsidP="007B1BAC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vAlign w:val="center"/>
          </w:tcPr>
          <w:p w14:paraId="062F0D69" w14:textId="77777777" w:rsidR="00132987" w:rsidRPr="007A664B" w:rsidRDefault="00132987" w:rsidP="002A3890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56222027" w14:textId="77777777" w:rsidR="00132987" w:rsidRPr="007A664B" w:rsidRDefault="00132987" w:rsidP="002A3890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76385C0B" w14:textId="77777777" w:rsidR="00132987" w:rsidRPr="007A664B" w:rsidRDefault="00132987" w:rsidP="00AF6FB5">
            <w:pPr>
              <w:keepLines/>
              <w:ind w:left="90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6B301711" w14:textId="77777777" w:rsidR="00132987" w:rsidRPr="007A664B" w:rsidRDefault="00132987" w:rsidP="00C6633D">
            <w:pPr>
              <w:keepLines/>
              <w:ind w:left="100" w:right="112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C47938" w:rsidRPr="004E7801" w14:paraId="3F37BFD2" w14:textId="77777777" w:rsidTr="004A2096">
        <w:trPr>
          <w:trHeight w:val="454"/>
        </w:trPr>
        <w:tc>
          <w:tcPr>
            <w:tcW w:w="1105" w:type="dxa"/>
            <w:vAlign w:val="center"/>
          </w:tcPr>
          <w:p w14:paraId="0EF060E3" w14:textId="77777777" w:rsidR="00C47938" w:rsidRPr="007A664B" w:rsidRDefault="00C47938" w:rsidP="00AF6FB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36C1ABA6" w14:textId="00E5D2EC" w:rsidR="00C47938" w:rsidRPr="007A664B" w:rsidRDefault="007A698E" w:rsidP="003816F1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highlight w:val="yellow"/>
                <w:u w:val="single"/>
              </w:rPr>
            </w:pPr>
            <w:r>
              <w:rPr>
                <w:rFonts w:ascii="ISOCPEUR" w:hAnsi="ISOCPEUR"/>
                <w:sz w:val="28"/>
                <w:szCs w:val="28"/>
                <w:u w:val="single"/>
              </w:rPr>
              <w:t>Система оповещения</w:t>
            </w:r>
            <w:r w:rsidR="0043067E" w:rsidRPr="00FA5815">
              <w:rPr>
                <w:rFonts w:ascii="ISOCPEUR" w:hAnsi="ISOCPEUR"/>
                <w:sz w:val="28"/>
                <w:szCs w:val="28"/>
                <w:u w:val="single"/>
              </w:rPr>
              <w:t xml:space="preserve"> в составе:</w:t>
            </w:r>
          </w:p>
        </w:tc>
        <w:tc>
          <w:tcPr>
            <w:tcW w:w="3686" w:type="dxa"/>
            <w:vAlign w:val="center"/>
          </w:tcPr>
          <w:p w14:paraId="3EE2C836" w14:textId="77777777" w:rsidR="00C47938" w:rsidRPr="007A664B" w:rsidRDefault="00C47938" w:rsidP="00AF6FB5">
            <w:pPr>
              <w:keepLines/>
              <w:ind w:left="184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1D278F58" w14:textId="77777777" w:rsidR="00C47938" w:rsidRPr="007A664B" w:rsidRDefault="00C47938" w:rsidP="00AF6FB5">
            <w:pPr>
              <w:keepLines/>
              <w:ind w:left="115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vAlign w:val="center"/>
          </w:tcPr>
          <w:p w14:paraId="11B2E0A3" w14:textId="77777777" w:rsidR="00C47938" w:rsidRPr="007A664B" w:rsidRDefault="00C47938" w:rsidP="007B1BAC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vAlign w:val="center"/>
          </w:tcPr>
          <w:p w14:paraId="16609380" w14:textId="77777777" w:rsidR="00C47938" w:rsidRPr="007A664B" w:rsidRDefault="00C47938" w:rsidP="002A3890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12075784" w14:textId="77777777" w:rsidR="00C47938" w:rsidRPr="007A664B" w:rsidRDefault="00C47938" w:rsidP="002A3890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3EB51767" w14:textId="77777777" w:rsidR="00C47938" w:rsidRPr="007A664B" w:rsidRDefault="00C47938" w:rsidP="00AF6FB5">
            <w:pPr>
              <w:keepLines/>
              <w:ind w:left="90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444FA9F4" w14:textId="77777777" w:rsidR="00C47938" w:rsidRPr="007A664B" w:rsidRDefault="00C47938" w:rsidP="00C6633D">
            <w:pPr>
              <w:keepLines/>
              <w:ind w:left="100" w:right="112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C47938" w:rsidRPr="004E7801" w14:paraId="6839323D" w14:textId="77777777" w:rsidTr="004A2096">
        <w:trPr>
          <w:trHeight w:val="454"/>
        </w:trPr>
        <w:tc>
          <w:tcPr>
            <w:tcW w:w="1105" w:type="dxa"/>
            <w:vAlign w:val="center"/>
          </w:tcPr>
          <w:p w14:paraId="58C6AE62" w14:textId="77777777" w:rsidR="00C47938" w:rsidRPr="007A664B" w:rsidRDefault="00C47938" w:rsidP="00AF6FB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591CD04C" w14:textId="77777777" w:rsidR="00C47938" w:rsidRPr="007A664B" w:rsidRDefault="00C47938" w:rsidP="003816F1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3686" w:type="dxa"/>
            <w:vAlign w:val="center"/>
          </w:tcPr>
          <w:p w14:paraId="416FE6A0" w14:textId="77777777" w:rsidR="00C47938" w:rsidRPr="007A664B" w:rsidRDefault="00C47938" w:rsidP="00AF6FB5">
            <w:pPr>
              <w:keepLines/>
              <w:ind w:left="184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7CEF5AFE" w14:textId="77777777" w:rsidR="00C47938" w:rsidRPr="007A664B" w:rsidRDefault="00C47938" w:rsidP="00AF6FB5">
            <w:pPr>
              <w:keepLines/>
              <w:ind w:left="115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vAlign w:val="center"/>
          </w:tcPr>
          <w:p w14:paraId="0582BE6F" w14:textId="77777777" w:rsidR="00C47938" w:rsidRPr="007A664B" w:rsidRDefault="00C47938" w:rsidP="007B1BAC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vAlign w:val="center"/>
          </w:tcPr>
          <w:p w14:paraId="03D05B0E" w14:textId="77777777" w:rsidR="00C47938" w:rsidRPr="007A664B" w:rsidRDefault="00C47938" w:rsidP="002A3890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6B41DA6F" w14:textId="77777777" w:rsidR="00C47938" w:rsidRPr="007A664B" w:rsidRDefault="00C47938" w:rsidP="002A3890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5865D6EC" w14:textId="77777777" w:rsidR="00C47938" w:rsidRPr="007A664B" w:rsidRDefault="00C47938" w:rsidP="00AF6FB5">
            <w:pPr>
              <w:keepLines/>
              <w:ind w:left="90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55F30CA6" w14:textId="77777777" w:rsidR="00C47938" w:rsidRPr="007A664B" w:rsidRDefault="00C47938" w:rsidP="00C6633D">
            <w:pPr>
              <w:keepLines/>
              <w:ind w:left="100" w:right="112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7A698E" w:rsidRPr="004E7801" w14:paraId="5DB97081" w14:textId="77777777" w:rsidTr="004A2096">
        <w:trPr>
          <w:trHeight w:val="454"/>
        </w:trPr>
        <w:tc>
          <w:tcPr>
            <w:tcW w:w="1105" w:type="dxa"/>
            <w:vAlign w:val="center"/>
          </w:tcPr>
          <w:p w14:paraId="25D3BBAF" w14:textId="77777777" w:rsidR="007A698E" w:rsidRPr="007A664B" w:rsidRDefault="007A698E" w:rsidP="007A698E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46D401E3" w14:textId="509BAADD" w:rsidR="007A698E" w:rsidRPr="007A698E" w:rsidRDefault="007A698E" w:rsidP="007A698E">
            <w:pPr>
              <w:keepLines/>
              <w:ind w:left="294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</w:rPr>
              <w:t>Контроллер системы оповещения</w:t>
            </w:r>
          </w:p>
        </w:tc>
        <w:tc>
          <w:tcPr>
            <w:tcW w:w="3686" w:type="dxa"/>
            <w:vAlign w:val="center"/>
          </w:tcPr>
          <w:p w14:paraId="4E594F16" w14:textId="795052C0" w:rsidR="007A698E" w:rsidRPr="007A698E" w:rsidRDefault="007A698E" w:rsidP="007A698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  <w:lang w:val="en-US"/>
              </w:rPr>
              <w:t>LPA-Presta-8</w:t>
            </w:r>
          </w:p>
        </w:tc>
        <w:tc>
          <w:tcPr>
            <w:tcW w:w="1560" w:type="dxa"/>
            <w:vAlign w:val="center"/>
          </w:tcPr>
          <w:p w14:paraId="533BCEDD" w14:textId="77777777" w:rsidR="007A698E" w:rsidRPr="007A698E" w:rsidRDefault="007A698E" w:rsidP="007A698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87BE640" w14:textId="77F207F6" w:rsidR="007A698E" w:rsidRPr="007A698E" w:rsidRDefault="007A698E" w:rsidP="007A698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</w:rPr>
              <w:t>«</w:t>
            </w:r>
            <w:r w:rsidRPr="007A698E"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 w:rsidRPr="007A698E"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vAlign w:val="center"/>
          </w:tcPr>
          <w:p w14:paraId="043D09A8" w14:textId="1B28614E" w:rsidR="007A698E" w:rsidRPr="007A698E" w:rsidRDefault="007A698E" w:rsidP="007A698E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34A834CB" w14:textId="7729A767" w:rsidR="007A698E" w:rsidRPr="007A698E" w:rsidRDefault="007A698E" w:rsidP="007A698E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14:paraId="33FE2384" w14:textId="77777777" w:rsidR="007A698E" w:rsidRPr="007A664B" w:rsidRDefault="007A698E" w:rsidP="007A698E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37A55BA4" w14:textId="77777777" w:rsidR="007A698E" w:rsidRPr="007A664B" w:rsidRDefault="007A698E" w:rsidP="007A698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7A698E" w:rsidRPr="004E7801" w14:paraId="07AAA1C9" w14:textId="77777777" w:rsidTr="004A2096">
        <w:trPr>
          <w:trHeight w:val="454"/>
        </w:trPr>
        <w:tc>
          <w:tcPr>
            <w:tcW w:w="1105" w:type="dxa"/>
            <w:vAlign w:val="center"/>
          </w:tcPr>
          <w:p w14:paraId="43C07036" w14:textId="77777777" w:rsidR="007A698E" w:rsidRPr="007A664B" w:rsidRDefault="007A698E" w:rsidP="007A698E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489D9491" w14:textId="21C22C35" w:rsidR="007A698E" w:rsidRPr="007A698E" w:rsidRDefault="007A698E" w:rsidP="007A698E">
            <w:pPr>
              <w:keepLines/>
              <w:ind w:left="294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Аккумуляторные батареи 12В, 26Ач</w:t>
            </w:r>
          </w:p>
        </w:tc>
        <w:tc>
          <w:tcPr>
            <w:tcW w:w="3686" w:type="dxa"/>
            <w:vAlign w:val="center"/>
          </w:tcPr>
          <w:p w14:paraId="60596D6B" w14:textId="145C6980" w:rsidR="007A698E" w:rsidRPr="007A698E" w:rsidRDefault="007A698E" w:rsidP="007A698E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SKAT SB 1226</w:t>
            </w:r>
          </w:p>
        </w:tc>
        <w:tc>
          <w:tcPr>
            <w:tcW w:w="1560" w:type="dxa"/>
            <w:vAlign w:val="center"/>
          </w:tcPr>
          <w:p w14:paraId="61C78D8B" w14:textId="77777777" w:rsidR="007A698E" w:rsidRPr="007A698E" w:rsidRDefault="007A698E" w:rsidP="007A698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3F8DE803" w14:textId="2A0C6466" w:rsidR="007A698E" w:rsidRPr="007A698E" w:rsidRDefault="007A698E" w:rsidP="007A698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«Бастион»</w:t>
            </w:r>
          </w:p>
        </w:tc>
        <w:tc>
          <w:tcPr>
            <w:tcW w:w="1137" w:type="dxa"/>
            <w:vAlign w:val="center"/>
          </w:tcPr>
          <w:p w14:paraId="420A7EC0" w14:textId="51489BD5" w:rsidR="007A698E" w:rsidRPr="007A698E" w:rsidRDefault="007A698E" w:rsidP="007A698E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27AD666A" w14:textId="09A9DD78" w:rsidR="007A698E" w:rsidRPr="007A698E" w:rsidRDefault="007A698E" w:rsidP="007A698E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423EC21B" w14:textId="77777777" w:rsidR="007A698E" w:rsidRPr="007A664B" w:rsidRDefault="007A698E" w:rsidP="007A698E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7CA9583A" w14:textId="77777777" w:rsidR="007A698E" w:rsidRPr="007A664B" w:rsidRDefault="007A698E" w:rsidP="007A698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7A698E" w:rsidRPr="004E7801" w14:paraId="11BC2BFE" w14:textId="77777777" w:rsidTr="00A40967">
        <w:trPr>
          <w:trHeight w:val="454"/>
        </w:trPr>
        <w:tc>
          <w:tcPr>
            <w:tcW w:w="1105" w:type="dxa"/>
            <w:vAlign w:val="center"/>
          </w:tcPr>
          <w:p w14:paraId="591CCDB5" w14:textId="77777777" w:rsidR="007A698E" w:rsidRPr="007A664B" w:rsidRDefault="007A698E" w:rsidP="007A698E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shd w:val="clear" w:color="auto" w:fill="FFFFFF" w:themeFill="background1"/>
            <w:vAlign w:val="center"/>
          </w:tcPr>
          <w:p w14:paraId="410C6CAD" w14:textId="77777777" w:rsidR="007A698E" w:rsidRPr="007A698E" w:rsidRDefault="007A698E" w:rsidP="007A698E">
            <w:pPr>
              <w:keepLines/>
              <w:ind w:left="294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14B1ED1C" w14:textId="77777777" w:rsidR="007A698E" w:rsidRPr="007A698E" w:rsidRDefault="007A698E" w:rsidP="007A698E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8E210DC" w14:textId="77777777" w:rsidR="007A698E" w:rsidRPr="007A698E" w:rsidRDefault="007A698E" w:rsidP="007A698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shd w:val="clear" w:color="auto" w:fill="FFFFFF" w:themeFill="background1"/>
            <w:vAlign w:val="center"/>
          </w:tcPr>
          <w:p w14:paraId="63AD788C" w14:textId="77777777" w:rsidR="007A698E" w:rsidRPr="007A698E" w:rsidRDefault="007A698E" w:rsidP="007A698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shd w:val="clear" w:color="auto" w:fill="FFFFFF" w:themeFill="background1"/>
            <w:vAlign w:val="center"/>
          </w:tcPr>
          <w:p w14:paraId="10F68EA5" w14:textId="77777777" w:rsidR="007A698E" w:rsidRPr="007A698E" w:rsidRDefault="007A698E" w:rsidP="007A698E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14:paraId="5DCB061D" w14:textId="77777777" w:rsidR="007A698E" w:rsidRPr="007A698E" w:rsidRDefault="007A698E" w:rsidP="007A698E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50B66CE3" w14:textId="77777777" w:rsidR="007A698E" w:rsidRPr="007A664B" w:rsidRDefault="007A698E" w:rsidP="007A698E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017C1EF4" w14:textId="77777777" w:rsidR="007A698E" w:rsidRPr="007A664B" w:rsidRDefault="007A698E" w:rsidP="007A698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7A698E" w:rsidRPr="004E7801" w14:paraId="7E7AC486" w14:textId="77777777" w:rsidTr="00A40967">
        <w:trPr>
          <w:trHeight w:val="454"/>
        </w:trPr>
        <w:tc>
          <w:tcPr>
            <w:tcW w:w="1105" w:type="dxa"/>
            <w:vAlign w:val="center"/>
          </w:tcPr>
          <w:p w14:paraId="013B5A37" w14:textId="77777777" w:rsidR="007A698E" w:rsidRPr="007A664B" w:rsidRDefault="007A698E" w:rsidP="007A698E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shd w:val="clear" w:color="auto" w:fill="FFFFFF" w:themeFill="background1"/>
            <w:vAlign w:val="center"/>
          </w:tcPr>
          <w:p w14:paraId="5D008FAC" w14:textId="77777777" w:rsidR="007A698E" w:rsidRPr="007A698E" w:rsidRDefault="007A698E" w:rsidP="007A698E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highlight w:val="yellow"/>
                <w:u w:val="single"/>
              </w:rPr>
            </w:pPr>
            <w:r w:rsidRPr="007A698E">
              <w:rPr>
                <w:rFonts w:ascii="ISOCPEUR" w:hAnsi="ISOCPEUR"/>
                <w:sz w:val="28"/>
                <w:szCs w:val="28"/>
                <w:u w:val="single"/>
              </w:rPr>
              <w:t>Микрофонные консоли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7994B351" w14:textId="77777777" w:rsidR="007A698E" w:rsidRPr="007A698E" w:rsidRDefault="007A698E" w:rsidP="007A698E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8B01D11" w14:textId="77777777" w:rsidR="007A698E" w:rsidRPr="007A698E" w:rsidRDefault="007A698E" w:rsidP="007A698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shd w:val="clear" w:color="auto" w:fill="FFFFFF" w:themeFill="background1"/>
            <w:vAlign w:val="center"/>
          </w:tcPr>
          <w:p w14:paraId="7757EBB7" w14:textId="77777777" w:rsidR="007A698E" w:rsidRPr="007A698E" w:rsidRDefault="007A698E" w:rsidP="007A698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shd w:val="clear" w:color="auto" w:fill="FFFFFF" w:themeFill="background1"/>
            <w:vAlign w:val="center"/>
          </w:tcPr>
          <w:p w14:paraId="02FAC3D2" w14:textId="77777777" w:rsidR="007A698E" w:rsidRPr="007A698E" w:rsidRDefault="007A698E" w:rsidP="007A698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14:paraId="6936F7F9" w14:textId="77777777" w:rsidR="007A698E" w:rsidRPr="007A698E" w:rsidRDefault="007A698E" w:rsidP="007A698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7CD3FD7F" w14:textId="77777777" w:rsidR="007A698E" w:rsidRPr="007A664B" w:rsidRDefault="007A698E" w:rsidP="007A698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6BB0F382" w14:textId="77777777" w:rsidR="007A698E" w:rsidRPr="007A664B" w:rsidRDefault="007A698E" w:rsidP="007A698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7A698E" w:rsidRPr="004E7801" w14:paraId="5CB1E266" w14:textId="77777777" w:rsidTr="00A40967">
        <w:trPr>
          <w:trHeight w:val="454"/>
        </w:trPr>
        <w:tc>
          <w:tcPr>
            <w:tcW w:w="1105" w:type="dxa"/>
            <w:vAlign w:val="center"/>
          </w:tcPr>
          <w:p w14:paraId="46D24416" w14:textId="77777777" w:rsidR="007A698E" w:rsidRPr="007A664B" w:rsidRDefault="007A698E" w:rsidP="007A698E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shd w:val="clear" w:color="auto" w:fill="FFFFFF" w:themeFill="background1"/>
            <w:vAlign w:val="center"/>
          </w:tcPr>
          <w:p w14:paraId="0B8AE021" w14:textId="77777777" w:rsidR="007A698E" w:rsidRPr="007A698E" w:rsidRDefault="007A698E" w:rsidP="007A698E">
            <w:pPr>
              <w:keepLines/>
              <w:ind w:left="175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69C5072F" w14:textId="77777777" w:rsidR="007A698E" w:rsidRPr="007A698E" w:rsidRDefault="007A698E" w:rsidP="007A698E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6B194ED" w14:textId="77777777" w:rsidR="007A698E" w:rsidRPr="007A698E" w:rsidRDefault="007A698E" w:rsidP="007A698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shd w:val="clear" w:color="auto" w:fill="FFFFFF" w:themeFill="background1"/>
            <w:vAlign w:val="center"/>
          </w:tcPr>
          <w:p w14:paraId="25AB35CB" w14:textId="77777777" w:rsidR="007A698E" w:rsidRPr="007A698E" w:rsidRDefault="007A698E" w:rsidP="007A698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shd w:val="clear" w:color="auto" w:fill="FFFFFF" w:themeFill="background1"/>
            <w:vAlign w:val="center"/>
          </w:tcPr>
          <w:p w14:paraId="343B8397" w14:textId="77777777" w:rsidR="007A698E" w:rsidRPr="007A698E" w:rsidRDefault="007A698E" w:rsidP="007A698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14:paraId="6A33FF56" w14:textId="77777777" w:rsidR="007A698E" w:rsidRPr="007A698E" w:rsidRDefault="007A698E" w:rsidP="007A698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67D76B05" w14:textId="77777777" w:rsidR="007A698E" w:rsidRPr="007A664B" w:rsidRDefault="007A698E" w:rsidP="007A698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4E31846B" w14:textId="77777777" w:rsidR="007A698E" w:rsidRPr="007A664B" w:rsidRDefault="007A698E" w:rsidP="007A698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7A698E" w:rsidRPr="004E7801" w14:paraId="29BD5A72" w14:textId="77777777" w:rsidTr="00A40967">
        <w:trPr>
          <w:trHeight w:val="454"/>
        </w:trPr>
        <w:tc>
          <w:tcPr>
            <w:tcW w:w="1105" w:type="dxa"/>
            <w:vAlign w:val="center"/>
          </w:tcPr>
          <w:p w14:paraId="2F47419E" w14:textId="77777777" w:rsidR="007A698E" w:rsidRPr="007A664B" w:rsidRDefault="007A698E" w:rsidP="007A698E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shd w:val="clear" w:color="auto" w:fill="FFFFFF" w:themeFill="background1"/>
            <w:vAlign w:val="center"/>
          </w:tcPr>
          <w:p w14:paraId="5BAD06B7" w14:textId="1D983CAF" w:rsidR="007A698E" w:rsidRPr="007A698E" w:rsidRDefault="007A698E" w:rsidP="007A698E">
            <w:pPr>
              <w:keepLines/>
              <w:ind w:left="175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</w:rPr>
              <w:t>Микрофонная консоль на 16 зон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17E77CCA" w14:textId="77FD1404" w:rsidR="007A698E" w:rsidRPr="007A698E" w:rsidRDefault="007A698E" w:rsidP="007A698E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  <w:lang w:val="en-US"/>
              </w:rPr>
              <w:t>LPA-DUO-MIC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6AB10D9" w14:textId="77777777" w:rsidR="007A698E" w:rsidRPr="007A698E" w:rsidRDefault="007A698E" w:rsidP="007A698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shd w:val="clear" w:color="auto" w:fill="FFFFFF" w:themeFill="background1"/>
            <w:vAlign w:val="center"/>
          </w:tcPr>
          <w:p w14:paraId="0BB228E8" w14:textId="77777777" w:rsidR="007A698E" w:rsidRPr="007A698E" w:rsidRDefault="007A698E" w:rsidP="007A698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</w:rPr>
              <w:t>«</w:t>
            </w:r>
            <w:r w:rsidRPr="007A698E"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 w:rsidRPr="007A698E"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shd w:val="clear" w:color="auto" w:fill="FFFFFF" w:themeFill="background1"/>
            <w:vAlign w:val="center"/>
          </w:tcPr>
          <w:p w14:paraId="4CD7F81D" w14:textId="77777777" w:rsidR="007A698E" w:rsidRPr="007A698E" w:rsidRDefault="007A698E" w:rsidP="007A698E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14:paraId="14565458" w14:textId="6F417BD5" w:rsidR="007A698E" w:rsidRPr="007A698E" w:rsidRDefault="007A698E" w:rsidP="007A698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14:paraId="4EEE6559" w14:textId="77777777" w:rsidR="007A698E" w:rsidRPr="007A664B" w:rsidRDefault="007A698E" w:rsidP="007A698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2AB2D5B5" w14:textId="77777777" w:rsidR="007A698E" w:rsidRPr="007A664B" w:rsidRDefault="007A698E" w:rsidP="007A698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7A698E" w:rsidRPr="004E7801" w14:paraId="5C25092B" w14:textId="77777777" w:rsidTr="00A40967">
        <w:trPr>
          <w:trHeight w:val="454"/>
        </w:trPr>
        <w:tc>
          <w:tcPr>
            <w:tcW w:w="1105" w:type="dxa"/>
            <w:vAlign w:val="center"/>
          </w:tcPr>
          <w:p w14:paraId="60438B26" w14:textId="77777777" w:rsidR="007A698E" w:rsidRPr="007A664B" w:rsidRDefault="007A698E" w:rsidP="007A698E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shd w:val="clear" w:color="auto" w:fill="FFFFFF" w:themeFill="background1"/>
            <w:vAlign w:val="center"/>
          </w:tcPr>
          <w:p w14:paraId="1A3E1270" w14:textId="77777777" w:rsidR="007A698E" w:rsidRPr="007A698E" w:rsidRDefault="007A698E" w:rsidP="007A698E">
            <w:pPr>
              <w:keepLines/>
              <w:ind w:left="175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5A562029" w14:textId="77777777" w:rsidR="007A698E" w:rsidRPr="007A698E" w:rsidRDefault="007A698E" w:rsidP="007A698E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51CBE0E" w14:textId="77777777" w:rsidR="007A698E" w:rsidRPr="007A698E" w:rsidRDefault="007A698E" w:rsidP="007A698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shd w:val="clear" w:color="auto" w:fill="FFFFFF" w:themeFill="background1"/>
            <w:vAlign w:val="center"/>
          </w:tcPr>
          <w:p w14:paraId="2AB3EDEA" w14:textId="77777777" w:rsidR="007A698E" w:rsidRPr="007A698E" w:rsidRDefault="007A698E" w:rsidP="007A698E">
            <w:pPr>
              <w:keepLines/>
              <w:ind w:left="-27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shd w:val="clear" w:color="auto" w:fill="FFFFFF" w:themeFill="background1"/>
            <w:vAlign w:val="center"/>
          </w:tcPr>
          <w:p w14:paraId="53BAE0C8" w14:textId="77777777" w:rsidR="007A698E" w:rsidRPr="007A698E" w:rsidRDefault="007A698E" w:rsidP="007A698E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14:paraId="434E2A07" w14:textId="77777777" w:rsidR="007A698E" w:rsidRPr="007A698E" w:rsidRDefault="007A698E" w:rsidP="007A698E">
            <w:pPr>
              <w:keepLines/>
              <w:ind w:left="-3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28AF326D" w14:textId="77777777" w:rsidR="007A698E" w:rsidRPr="007A664B" w:rsidRDefault="007A698E" w:rsidP="007A698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642E37F1" w14:textId="77777777" w:rsidR="007A698E" w:rsidRPr="007A664B" w:rsidRDefault="007A698E" w:rsidP="007A698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7A698E" w:rsidRPr="004E7801" w14:paraId="2D0DBC8D" w14:textId="77777777" w:rsidTr="00A40967">
        <w:trPr>
          <w:trHeight w:val="454"/>
        </w:trPr>
        <w:tc>
          <w:tcPr>
            <w:tcW w:w="1105" w:type="dxa"/>
            <w:vAlign w:val="center"/>
          </w:tcPr>
          <w:p w14:paraId="13DD90B0" w14:textId="77777777" w:rsidR="007A698E" w:rsidRPr="007A664B" w:rsidRDefault="007A698E" w:rsidP="007A698E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shd w:val="clear" w:color="auto" w:fill="FFFFFF" w:themeFill="background1"/>
            <w:vAlign w:val="center"/>
          </w:tcPr>
          <w:p w14:paraId="36047027" w14:textId="77777777" w:rsidR="007A698E" w:rsidRPr="007A698E" w:rsidRDefault="007A698E" w:rsidP="007A698E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highlight w:val="yellow"/>
                <w:u w:val="single"/>
              </w:rPr>
            </w:pPr>
            <w:r w:rsidRPr="007A698E">
              <w:rPr>
                <w:rFonts w:ascii="ISOCPEUR" w:hAnsi="ISOCPEUR"/>
                <w:sz w:val="28"/>
                <w:szCs w:val="28"/>
                <w:u w:val="single"/>
              </w:rPr>
              <w:t>Оповещатели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634F5531" w14:textId="77777777" w:rsidR="007A698E" w:rsidRPr="007A698E" w:rsidRDefault="007A698E" w:rsidP="007A698E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5842E83" w14:textId="77777777" w:rsidR="007A698E" w:rsidRPr="007A698E" w:rsidRDefault="007A698E" w:rsidP="007A698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shd w:val="clear" w:color="auto" w:fill="FFFFFF" w:themeFill="background1"/>
            <w:vAlign w:val="center"/>
          </w:tcPr>
          <w:p w14:paraId="6AF93F23" w14:textId="77777777" w:rsidR="007A698E" w:rsidRPr="007A698E" w:rsidRDefault="007A698E" w:rsidP="007A698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7" w:type="dxa"/>
            <w:shd w:val="clear" w:color="auto" w:fill="FFFFFF" w:themeFill="background1"/>
            <w:vAlign w:val="center"/>
          </w:tcPr>
          <w:p w14:paraId="76F8231D" w14:textId="77777777" w:rsidR="007A698E" w:rsidRPr="007A698E" w:rsidRDefault="007A698E" w:rsidP="007A698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14:paraId="2868040D" w14:textId="77777777" w:rsidR="007A698E" w:rsidRPr="007A698E" w:rsidRDefault="007A698E" w:rsidP="007A698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39702B95" w14:textId="77777777" w:rsidR="007A698E" w:rsidRPr="007A664B" w:rsidRDefault="007A698E" w:rsidP="007A698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1F44CA33" w14:textId="77777777" w:rsidR="007A698E" w:rsidRPr="007A664B" w:rsidRDefault="007A698E" w:rsidP="007A698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7A698E" w:rsidRPr="004E7801" w14:paraId="5BB86A47" w14:textId="77777777" w:rsidTr="00A40967">
        <w:trPr>
          <w:trHeight w:val="454"/>
        </w:trPr>
        <w:tc>
          <w:tcPr>
            <w:tcW w:w="1105" w:type="dxa"/>
            <w:vAlign w:val="center"/>
          </w:tcPr>
          <w:p w14:paraId="030745A4" w14:textId="77777777" w:rsidR="007A698E" w:rsidRPr="007A664B" w:rsidRDefault="007A698E" w:rsidP="007A698E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shd w:val="clear" w:color="auto" w:fill="FFFFFF" w:themeFill="background1"/>
            <w:vAlign w:val="center"/>
          </w:tcPr>
          <w:p w14:paraId="490764F1" w14:textId="77777777" w:rsidR="007A698E" w:rsidRPr="007A698E" w:rsidRDefault="007A698E" w:rsidP="007A698E">
            <w:pPr>
              <w:keepLines/>
              <w:ind w:left="175"/>
              <w:jc w:val="center"/>
              <w:rPr>
                <w:rFonts w:ascii="ISOCPEUR" w:hAnsi="ISOCPEUR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3BB84C84" w14:textId="77777777" w:rsidR="007A698E" w:rsidRPr="007A698E" w:rsidRDefault="007A698E" w:rsidP="007A698E">
            <w:pPr>
              <w:keepLines/>
              <w:ind w:left="184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85C4211" w14:textId="77777777" w:rsidR="007A698E" w:rsidRPr="007A698E" w:rsidRDefault="007A698E" w:rsidP="007A698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shd w:val="clear" w:color="auto" w:fill="FFFFFF" w:themeFill="background1"/>
            <w:vAlign w:val="center"/>
          </w:tcPr>
          <w:p w14:paraId="765F3F0B" w14:textId="77777777" w:rsidR="007A698E" w:rsidRPr="007A698E" w:rsidRDefault="007A698E" w:rsidP="007A698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7" w:type="dxa"/>
            <w:shd w:val="clear" w:color="auto" w:fill="FFFFFF" w:themeFill="background1"/>
            <w:vAlign w:val="center"/>
          </w:tcPr>
          <w:p w14:paraId="3F028407" w14:textId="77777777" w:rsidR="007A698E" w:rsidRPr="007A698E" w:rsidRDefault="007A698E" w:rsidP="007A698E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14:paraId="5E8FE445" w14:textId="77777777" w:rsidR="007A698E" w:rsidRPr="007A698E" w:rsidRDefault="007A698E" w:rsidP="007A698E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51352234" w14:textId="77777777" w:rsidR="007A698E" w:rsidRPr="007A664B" w:rsidRDefault="007A698E" w:rsidP="007A698E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7E6DF762" w14:textId="77777777" w:rsidR="007A698E" w:rsidRPr="007A664B" w:rsidRDefault="007A698E" w:rsidP="007A698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7A698E" w:rsidRPr="004E7801" w14:paraId="2291344A" w14:textId="77777777" w:rsidTr="00A40967">
        <w:trPr>
          <w:trHeight w:val="454"/>
        </w:trPr>
        <w:tc>
          <w:tcPr>
            <w:tcW w:w="1105" w:type="dxa"/>
            <w:vAlign w:val="center"/>
          </w:tcPr>
          <w:p w14:paraId="4CD2136A" w14:textId="77777777" w:rsidR="007A698E" w:rsidRPr="007A664B" w:rsidRDefault="007A698E" w:rsidP="007A698E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shd w:val="clear" w:color="auto" w:fill="FFFFFF" w:themeFill="background1"/>
            <w:vAlign w:val="center"/>
          </w:tcPr>
          <w:p w14:paraId="323F9962" w14:textId="7ACB4A8E" w:rsidR="007A698E" w:rsidRPr="007A698E" w:rsidRDefault="007A698E" w:rsidP="007A698E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</w:rPr>
              <w:t>Широкополосный настенный громкоговоритель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4CEC1034" w14:textId="17F6EC52" w:rsidR="007A698E" w:rsidRPr="007A698E" w:rsidRDefault="007A698E" w:rsidP="007A698E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7A698E">
              <w:rPr>
                <w:rFonts w:ascii="ISOCPEUR" w:hAnsi="ISOCPEUR"/>
                <w:sz w:val="28"/>
                <w:szCs w:val="28"/>
                <w:lang w:val="en-US"/>
              </w:rPr>
              <w:t>LPA-6W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7367F4C" w14:textId="77777777" w:rsidR="007A698E" w:rsidRPr="007A698E" w:rsidRDefault="007A698E" w:rsidP="007A698E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shd w:val="clear" w:color="auto" w:fill="FFFFFF" w:themeFill="background1"/>
            <w:vAlign w:val="center"/>
          </w:tcPr>
          <w:p w14:paraId="20BE495F" w14:textId="77777777" w:rsidR="007A698E" w:rsidRPr="007A698E" w:rsidRDefault="007A698E" w:rsidP="007A698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</w:rPr>
              <w:t>«</w:t>
            </w:r>
            <w:r w:rsidRPr="007A698E"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 w:rsidRPr="007A698E"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shd w:val="clear" w:color="auto" w:fill="FFFFFF" w:themeFill="background1"/>
            <w:vAlign w:val="center"/>
          </w:tcPr>
          <w:p w14:paraId="3F119548" w14:textId="77777777" w:rsidR="007A698E" w:rsidRPr="007A698E" w:rsidRDefault="007A698E" w:rsidP="007A698E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14:paraId="2098C7D8" w14:textId="0C5F47DF" w:rsidR="007A698E" w:rsidRPr="006C4725" w:rsidRDefault="007A698E" w:rsidP="007A698E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142</w:t>
            </w:r>
          </w:p>
        </w:tc>
        <w:tc>
          <w:tcPr>
            <w:tcW w:w="1418" w:type="dxa"/>
            <w:vAlign w:val="center"/>
          </w:tcPr>
          <w:p w14:paraId="20377765" w14:textId="77777777" w:rsidR="007A698E" w:rsidRPr="007A664B" w:rsidRDefault="007A698E" w:rsidP="007A698E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0AEC33F0" w14:textId="77777777" w:rsidR="007A698E" w:rsidRPr="007A664B" w:rsidRDefault="007A698E" w:rsidP="007A698E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</w:tr>
      <w:tr w:rsidR="006C4725" w:rsidRPr="004E7801" w14:paraId="71E8DA03" w14:textId="77777777" w:rsidTr="00A40967">
        <w:trPr>
          <w:trHeight w:val="454"/>
        </w:trPr>
        <w:tc>
          <w:tcPr>
            <w:tcW w:w="1105" w:type="dxa"/>
            <w:vAlign w:val="center"/>
          </w:tcPr>
          <w:p w14:paraId="2989736C" w14:textId="77777777" w:rsidR="006C4725" w:rsidRPr="007A664B" w:rsidRDefault="006C4725" w:rsidP="006C472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shd w:val="clear" w:color="auto" w:fill="FFFFFF" w:themeFill="background1"/>
            <w:vAlign w:val="center"/>
          </w:tcPr>
          <w:p w14:paraId="191DB9F9" w14:textId="1876B4E1" w:rsidR="006C4725" w:rsidRPr="007A698E" w:rsidRDefault="006C4725" w:rsidP="006C4725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</w:rPr>
              <w:t>Широкополосный настенный громкоговоритель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247440BA" w14:textId="5F195D23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LPA-10W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AE3ED0C" w14:textId="77777777" w:rsidR="006C4725" w:rsidRPr="007A698E" w:rsidRDefault="006C4725" w:rsidP="006C472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shd w:val="clear" w:color="auto" w:fill="FFFFFF" w:themeFill="background1"/>
            <w:vAlign w:val="center"/>
          </w:tcPr>
          <w:p w14:paraId="3509B828" w14:textId="07659CA3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</w:rPr>
              <w:t>«</w:t>
            </w:r>
            <w:r w:rsidRPr="007A698E">
              <w:rPr>
                <w:rFonts w:ascii="ISOCPEUR" w:hAnsi="ISOCPEUR"/>
                <w:sz w:val="28"/>
                <w:szCs w:val="28"/>
                <w:lang w:val="en-US"/>
              </w:rPr>
              <w:t>LPA</w:t>
            </w:r>
            <w:r w:rsidRPr="007A698E">
              <w:rPr>
                <w:rFonts w:ascii="ISOCPEUR" w:hAnsi="ISOCPEUR"/>
                <w:sz w:val="28"/>
                <w:szCs w:val="28"/>
              </w:rPr>
              <w:t>»</w:t>
            </w:r>
          </w:p>
        </w:tc>
        <w:tc>
          <w:tcPr>
            <w:tcW w:w="1137" w:type="dxa"/>
            <w:shd w:val="clear" w:color="auto" w:fill="FFFFFF" w:themeFill="background1"/>
            <w:vAlign w:val="center"/>
          </w:tcPr>
          <w:p w14:paraId="50EAA55B" w14:textId="6036CB7D" w:rsidR="006C4725" w:rsidRPr="007A698E" w:rsidRDefault="006C4725" w:rsidP="006C4725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7A698E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14:paraId="54D67132" w14:textId="7DAF0964" w:rsidR="006C4725" w:rsidRPr="006C4725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center"/>
          </w:tcPr>
          <w:p w14:paraId="41C15C89" w14:textId="77777777" w:rsidR="006C4725" w:rsidRPr="007A664B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3207D7A6" w14:textId="77777777" w:rsidR="006C4725" w:rsidRPr="007A664B" w:rsidRDefault="006C4725" w:rsidP="006C4725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</w:tr>
      <w:tr w:rsidR="006C4725" w:rsidRPr="004E7801" w14:paraId="269D3A4B" w14:textId="77777777" w:rsidTr="00A40967">
        <w:trPr>
          <w:trHeight w:val="454"/>
        </w:trPr>
        <w:tc>
          <w:tcPr>
            <w:tcW w:w="1105" w:type="dxa"/>
            <w:vAlign w:val="center"/>
          </w:tcPr>
          <w:p w14:paraId="70C31BBE" w14:textId="77777777" w:rsidR="006C4725" w:rsidRPr="007A664B" w:rsidRDefault="006C4725" w:rsidP="006C472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shd w:val="clear" w:color="auto" w:fill="FFFFFF" w:themeFill="background1"/>
            <w:vAlign w:val="center"/>
          </w:tcPr>
          <w:p w14:paraId="080C3ABE" w14:textId="77777777" w:rsidR="006C4725" w:rsidRPr="007A698E" w:rsidRDefault="006C4725" w:rsidP="006C4725">
            <w:pPr>
              <w:keepLines/>
              <w:ind w:left="285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58364218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4927FF7" w14:textId="77777777" w:rsidR="006C4725" w:rsidRPr="007A698E" w:rsidRDefault="006C4725" w:rsidP="006C472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550" w:type="dxa"/>
            <w:shd w:val="clear" w:color="auto" w:fill="FFFFFF" w:themeFill="background1"/>
            <w:vAlign w:val="center"/>
          </w:tcPr>
          <w:p w14:paraId="7343FA1F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shd w:val="clear" w:color="auto" w:fill="FFFFFF" w:themeFill="background1"/>
            <w:vAlign w:val="center"/>
          </w:tcPr>
          <w:p w14:paraId="11DF7DD6" w14:textId="77777777" w:rsidR="006C4725" w:rsidRPr="007A698E" w:rsidRDefault="006C4725" w:rsidP="006C4725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14:paraId="45EB36E9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6BA65D03" w14:textId="77777777" w:rsidR="006C4725" w:rsidRPr="007A664B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684B2A28" w14:textId="77777777" w:rsidR="006C4725" w:rsidRPr="007A664B" w:rsidRDefault="006C4725" w:rsidP="006C4725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</w:tr>
      <w:tr w:rsidR="006C4725" w:rsidRPr="004E7801" w14:paraId="6928ABB9" w14:textId="77777777" w:rsidTr="00A40967">
        <w:trPr>
          <w:trHeight w:val="454"/>
        </w:trPr>
        <w:tc>
          <w:tcPr>
            <w:tcW w:w="1105" w:type="dxa"/>
            <w:vAlign w:val="center"/>
          </w:tcPr>
          <w:p w14:paraId="1834D646" w14:textId="77777777" w:rsidR="006C4725" w:rsidRPr="007A664B" w:rsidRDefault="006C4725" w:rsidP="006C472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shd w:val="clear" w:color="auto" w:fill="FFFFFF" w:themeFill="background1"/>
            <w:vAlign w:val="center"/>
          </w:tcPr>
          <w:p w14:paraId="3E0CEF35" w14:textId="349F37EB" w:rsidR="006C4725" w:rsidRPr="007A698E" w:rsidRDefault="006C4725" w:rsidP="006C4725">
            <w:pPr>
              <w:keepLines/>
              <w:ind w:left="285"/>
              <w:jc w:val="center"/>
              <w:rPr>
                <w:rFonts w:ascii="ISOCPEUR" w:hAnsi="ISOCPEUR"/>
                <w:sz w:val="28"/>
                <w:szCs w:val="28"/>
                <w:highlight w:val="yellow"/>
                <w:u w:val="single"/>
              </w:rPr>
            </w:pPr>
            <w:r w:rsidRPr="006C4725">
              <w:rPr>
                <w:rFonts w:ascii="ISOCPEUR" w:hAnsi="ISOCPEUR"/>
                <w:sz w:val="28"/>
                <w:szCs w:val="28"/>
                <w:u w:val="single"/>
              </w:rPr>
              <w:t>Конденсаторы, резисторы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11418B70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A8F1098" w14:textId="77777777" w:rsidR="006C4725" w:rsidRPr="007A698E" w:rsidRDefault="006C4725" w:rsidP="006C472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550" w:type="dxa"/>
            <w:shd w:val="clear" w:color="auto" w:fill="FFFFFF" w:themeFill="background1"/>
            <w:vAlign w:val="center"/>
          </w:tcPr>
          <w:p w14:paraId="7D7C66F0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shd w:val="clear" w:color="auto" w:fill="FFFFFF" w:themeFill="background1"/>
            <w:vAlign w:val="center"/>
          </w:tcPr>
          <w:p w14:paraId="28860F95" w14:textId="77777777" w:rsidR="006C4725" w:rsidRPr="007A698E" w:rsidRDefault="006C4725" w:rsidP="006C4725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14:paraId="3A108D7D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2810BD64" w14:textId="77777777" w:rsidR="006C4725" w:rsidRPr="007A664B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253E7C06" w14:textId="77777777" w:rsidR="006C4725" w:rsidRPr="007A664B" w:rsidRDefault="006C4725" w:rsidP="006C4725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</w:tr>
      <w:tr w:rsidR="006C4725" w:rsidRPr="004E7801" w14:paraId="7FFBC790" w14:textId="77777777" w:rsidTr="00A40967">
        <w:trPr>
          <w:trHeight w:val="454"/>
        </w:trPr>
        <w:tc>
          <w:tcPr>
            <w:tcW w:w="1105" w:type="dxa"/>
            <w:vAlign w:val="center"/>
          </w:tcPr>
          <w:p w14:paraId="1FFD54CC" w14:textId="77777777" w:rsidR="006C4725" w:rsidRPr="007A664B" w:rsidRDefault="006C4725" w:rsidP="006C472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shd w:val="clear" w:color="auto" w:fill="FFFFFF" w:themeFill="background1"/>
            <w:vAlign w:val="center"/>
          </w:tcPr>
          <w:p w14:paraId="54AAE9CE" w14:textId="28D99680" w:rsidR="006C4725" w:rsidRPr="007A698E" w:rsidRDefault="006C4725" w:rsidP="006C4725">
            <w:pPr>
              <w:keepLines/>
              <w:ind w:left="285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3BD8598E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75F06EA1" w14:textId="77777777" w:rsidR="006C4725" w:rsidRPr="007A698E" w:rsidRDefault="006C4725" w:rsidP="006C472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shd w:val="clear" w:color="auto" w:fill="FFFFFF" w:themeFill="background1"/>
            <w:vAlign w:val="center"/>
          </w:tcPr>
          <w:p w14:paraId="23D112B9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shd w:val="clear" w:color="auto" w:fill="FFFFFF" w:themeFill="background1"/>
            <w:vAlign w:val="center"/>
          </w:tcPr>
          <w:p w14:paraId="26C7FCFB" w14:textId="77777777" w:rsidR="006C4725" w:rsidRPr="007A698E" w:rsidRDefault="006C4725" w:rsidP="006C4725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14:paraId="6140DE62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10A02E18" w14:textId="77777777" w:rsidR="006C4725" w:rsidRPr="007A664B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6C15160C" w14:textId="77777777" w:rsidR="006C4725" w:rsidRPr="00FA5815" w:rsidRDefault="006C4725" w:rsidP="006C4725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6C4725" w:rsidRPr="004E7801" w14:paraId="4CB52CDE" w14:textId="77777777" w:rsidTr="00A40967">
        <w:trPr>
          <w:trHeight w:val="454"/>
        </w:trPr>
        <w:tc>
          <w:tcPr>
            <w:tcW w:w="1105" w:type="dxa"/>
            <w:vAlign w:val="center"/>
          </w:tcPr>
          <w:p w14:paraId="7C90E03F" w14:textId="77777777" w:rsidR="006C4725" w:rsidRPr="007A664B" w:rsidRDefault="006C4725" w:rsidP="006C472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shd w:val="clear" w:color="auto" w:fill="FFFFFF" w:themeFill="background1"/>
            <w:vAlign w:val="center"/>
          </w:tcPr>
          <w:p w14:paraId="5CF7DCED" w14:textId="45E2CD6E" w:rsidR="006C4725" w:rsidRPr="007A698E" w:rsidRDefault="006C4725" w:rsidP="006C4725">
            <w:pPr>
              <w:keepLines/>
              <w:ind w:left="285"/>
              <w:rPr>
                <w:rFonts w:ascii="ISOCPEUR" w:hAnsi="ISOCPEUR"/>
                <w:sz w:val="28"/>
                <w:szCs w:val="28"/>
                <w:highlight w:val="yellow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Резистор проволочный мощный</w:t>
            </w:r>
            <w:r>
              <w:rPr>
                <w:rFonts w:ascii="ISOCPEUR" w:hAnsi="ISOCPEUR"/>
                <w:sz w:val="28"/>
                <w:szCs w:val="28"/>
              </w:rPr>
              <w:t xml:space="preserve"> (цементный)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2BE35CAC" w14:textId="2B8FFAB2" w:rsidR="006C4725" w:rsidRPr="006C4725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  <w:r w:rsidRPr="006C4725">
              <w:rPr>
                <w:rFonts w:ascii="ISOCPEUR" w:hAnsi="ISOCPEUR"/>
                <w:sz w:val="28"/>
                <w:szCs w:val="28"/>
                <w:lang w:val="en-US"/>
              </w:rPr>
              <w:t>SQP 5</w:t>
            </w:r>
            <w:r w:rsidRPr="006C4725">
              <w:rPr>
                <w:rFonts w:ascii="ISOCPEUR" w:hAnsi="ISOCPEUR"/>
                <w:sz w:val="28"/>
                <w:szCs w:val="28"/>
              </w:rPr>
              <w:t xml:space="preserve"> Вт, 68 Ом, 5%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C66ED87" w14:textId="77777777" w:rsidR="006C4725" w:rsidRPr="007A698E" w:rsidRDefault="006C4725" w:rsidP="006C472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shd w:val="clear" w:color="auto" w:fill="FFFFFF" w:themeFill="background1"/>
            <w:vAlign w:val="center"/>
          </w:tcPr>
          <w:p w14:paraId="23B332FB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shd w:val="clear" w:color="auto" w:fill="FFFFFF" w:themeFill="background1"/>
            <w:vAlign w:val="center"/>
          </w:tcPr>
          <w:p w14:paraId="2CB77FFB" w14:textId="7BB6EFB1" w:rsidR="006C4725" w:rsidRPr="007A698E" w:rsidRDefault="006C4725" w:rsidP="006C4725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14:paraId="16B58DE3" w14:textId="31BC7801" w:rsidR="006C4725" w:rsidRPr="006C4725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14:paraId="4E10FECD" w14:textId="77777777" w:rsidR="006C4725" w:rsidRPr="007A664B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7D0BE74B" w14:textId="77777777" w:rsidR="006C4725" w:rsidRPr="007A664B" w:rsidRDefault="006C4725" w:rsidP="006C4725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</w:tr>
      <w:tr w:rsidR="006C4725" w:rsidRPr="004E7801" w14:paraId="6490EF7B" w14:textId="77777777" w:rsidTr="00A40967">
        <w:trPr>
          <w:trHeight w:val="454"/>
        </w:trPr>
        <w:tc>
          <w:tcPr>
            <w:tcW w:w="1105" w:type="dxa"/>
            <w:vAlign w:val="center"/>
          </w:tcPr>
          <w:p w14:paraId="1F4E6595" w14:textId="77777777" w:rsidR="006C4725" w:rsidRPr="007A664B" w:rsidRDefault="006C4725" w:rsidP="006C472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shd w:val="clear" w:color="auto" w:fill="FFFFFF" w:themeFill="background1"/>
            <w:vAlign w:val="center"/>
          </w:tcPr>
          <w:p w14:paraId="1D9BCAE4" w14:textId="717B0D0D" w:rsidR="006C4725" w:rsidRPr="006C4725" w:rsidRDefault="006C4725" w:rsidP="006C4725">
            <w:pPr>
              <w:keepLines/>
              <w:ind w:left="285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Конденсатор металлопленочный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7CC3446C" w14:textId="6CAB6347" w:rsidR="006C4725" w:rsidRPr="006C4725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К73-17, 0.033 мкФ, 400 В, 10%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A24DAE5" w14:textId="77777777" w:rsidR="006C4725" w:rsidRPr="006C4725" w:rsidRDefault="006C4725" w:rsidP="006C472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shd w:val="clear" w:color="auto" w:fill="FFFFFF" w:themeFill="background1"/>
            <w:vAlign w:val="center"/>
          </w:tcPr>
          <w:p w14:paraId="22EE602E" w14:textId="77777777" w:rsidR="006C4725" w:rsidRPr="006C4725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FFFFFF" w:themeFill="background1"/>
            <w:vAlign w:val="center"/>
          </w:tcPr>
          <w:p w14:paraId="2DEC8826" w14:textId="33E00D98" w:rsidR="006C4725" w:rsidRPr="006C4725" w:rsidRDefault="006C4725" w:rsidP="006C4725">
            <w:pPr>
              <w:keepLines/>
              <w:ind w:left="-26"/>
              <w:jc w:val="center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shd w:val="clear" w:color="auto" w:fill="FFFFFF" w:themeFill="background1"/>
            <w:vAlign w:val="center"/>
          </w:tcPr>
          <w:p w14:paraId="662FDF90" w14:textId="7836E774" w:rsidR="006C4725" w:rsidRPr="006C4725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14:paraId="55A07546" w14:textId="77777777" w:rsidR="006C4725" w:rsidRPr="007A664B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07BFCFBB" w14:textId="77777777" w:rsidR="006C4725" w:rsidRPr="00FA5815" w:rsidRDefault="006C4725" w:rsidP="006C4725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6C4725" w:rsidRPr="004E7801" w14:paraId="60972912" w14:textId="77777777" w:rsidTr="004A2096">
        <w:trPr>
          <w:trHeight w:val="454"/>
        </w:trPr>
        <w:tc>
          <w:tcPr>
            <w:tcW w:w="1105" w:type="dxa"/>
            <w:vAlign w:val="center"/>
          </w:tcPr>
          <w:p w14:paraId="23425F7D" w14:textId="77777777" w:rsidR="006C4725" w:rsidRPr="007A664B" w:rsidRDefault="006C4725" w:rsidP="006C472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4455F4F5" w14:textId="77777777" w:rsidR="006C4725" w:rsidRPr="007A698E" w:rsidRDefault="006C4725" w:rsidP="006C4725">
            <w:pPr>
              <w:keepLines/>
              <w:ind w:left="285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3686" w:type="dxa"/>
            <w:vAlign w:val="center"/>
          </w:tcPr>
          <w:p w14:paraId="30A33DD6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018804A0" w14:textId="77777777" w:rsidR="006C4725" w:rsidRPr="007A698E" w:rsidRDefault="006C4725" w:rsidP="006C472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vAlign w:val="center"/>
          </w:tcPr>
          <w:p w14:paraId="5A262559" w14:textId="77777777" w:rsidR="006C4725" w:rsidRPr="007A698E" w:rsidRDefault="006C4725" w:rsidP="006C4725">
            <w:pPr>
              <w:keepLines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vAlign w:val="center"/>
          </w:tcPr>
          <w:p w14:paraId="04739C28" w14:textId="77777777" w:rsidR="006C4725" w:rsidRPr="007A698E" w:rsidRDefault="006C4725" w:rsidP="006C4725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623A5AC9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73B9A9F5" w14:textId="77777777" w:rsidR="006C4725" w:rsidRPr="007A664B" w:rsidRDefault="006C4725" w:rsidP="006C4725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34BA0D26" w14:textId="77777777" w:rsidR="006C4725" w:rsidRPr="007A664B" w:rsidRDefault="006C4725" w:rsidP="006C4725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6C4725" w:rsidRPr="004E7801" w14:paraId="3C35A00A" w14:textId="77777777" w:rsidTr="004A2096">
        <w:trPr>
          <w:trHeight w:val="454"/>
        </w:trPr>
        <w:tc>
          <w:tcPr>
            <w:tcW w:w="1105" w:type="dxa"/>
            <w:vAlign w:val="center"/>
          </w:tcPr>
          <w:p w14:paraId="51D0DB90" w14:textId="77777777" w:rsidR="006C4725" w:rsidRPr="007A664B" w:rsidRDefault="006C4725" w:rsidP="006C472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54840EE9" w14:textId="77777777" w:rsidR="006C4725" w:rsidRPr="007A698E" w:rsidRDefault="006C4725" w:rsidP="006C4725">
            <w:pPr>
              <w:keepLines/>
              <w:ind w:left="285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3686" w:type="dxa"/>
            <w:vAlign w:val="center"/>
          </w:tcPr>
          <w:p w14:paraId="693CD430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5DA52395" w14:textId="77777777" w:rsidR="006C4725" w:rsidRPr="007A698E" w:rsidRDefault="006C4725" w:rsidP="006C472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vAlign w:val="center"/>
          </w:tcPr>
          <w:p w14:paraId="2352E56B" w14:textId="77777777" w:rsidR="006C4725" w:rsidRPr="007A698E" w:rsidRDefault="006C4725" w:rsidP="006C4725">
            <w:pPr>
              <w:keepLines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vAlign w:val="center"/>
          </w:tcPr>
          <w:p w14:paraId="3E380EFD" w14:textId="77777777" w:rsidR="006C4725" w:rsidRPr="007A698E" w:rsidRDefault="006C4725" w:rsidP="006C4725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07A3E6F1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35DF55A9" w14:textId="77777777" w:rsidR="006C4725" w:rsidRPr="007A664B" w:rsidRDefault="006C4725" w:rsidP="006C4725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53E61161" w14:textId="77777777" w:rsidR="006C4725" w:rsidRPr="007A664B" w:rsidRDefault="006C4725" w:rsidP="006C4725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6C4725" w:rsidRPr="004E7801" w14:paraId="22188481" w14:textId="77777777" w:rsidTr="004A2096">
        <w:trPr>
          <w:trHeight w:val="454"/>
        </w:trPr>
        <w:tc>
          <w:tcPr>
            <w:tcW w:w="1105" w:type="dxa"/>
            <w:vAlign w:val="center"/>
          </w:tcPr>
          <w:p w14:paraId="1FB3561C" w14:textId="77777777" w:rsidR="006C4725" w:rsidRPr="007A664B" w:rsidRDefault="006C4725" w:rsidP="006C472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3DFB27D8" w14:textId="396E95B8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  <w:r w:rsidRPr="006C4725">
              <w:rPr>
                <w:rFonts w:ascii="ISOCPEUR" w:hAnsi="ISOCPEUR"/>
                <w:sz w:val="28"/>
                <w:szCs w:val="28"/>
                <w:u w:val="single"/>
              </w:rPr>
              <w:t>Огнестойкая кабельная линия “ЛуисОКЛ” в составе:</w:t>
            </w:r>
          </w:p>
        </w:tc>
        <w:tc>
          <w:tcPr>
            <w:tcW w:w="3686" w:type="dxa"/>
            <w:vAlign w:val="center"/>
          </w:tcPr>
          <w:p w14:paraId="673461BB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5F964216" w14:textId="77777777" w:rsidR="006C4725" w:rsidRPr="007A698E" w:rsidRDefault="006C4725" w:rsidP="006C472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vAlign w:val="center"/>
          </w:tcPr>
          <w:p w14:paraId="22722933" w14:textId="77777777" w:rsidR="006C4725" w:rsidRPr="007A698E" w:rsidRDefault="006C4725" w:rsidP="006C4725">
            <w:pPr>
              <w:keepLines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vAlign w:val="center"/>
          </w:tcPr>
          <w:p w14:paraId="10A34FE3" w14:textId="77777777" w:rsidR="006C4725" w:rsidRPr="007A698E" w:rsidRDefault="006C4725" w:rsidP="006C4725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643C8071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00186C1C" w14:textId="77777777" w:rsidR="006C4725" w:rsidRPr="007A664B" w:rsidRDefault="006C4725" w:rsidP="006C4725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43F827B8" w14:textId="77777777" w:rsidR="006C4725" w:rsidRPr="007A664B" w:rsidRDefault="006C4725" w:rsidP="006C4725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6C4725" w:rsidRPr="004E7801" w14:paraId="2486FB91" w14:textId="77777777" w:rsidTr="004A2096">
        <w:trPr>
          <w:trHeight w:val="454"/>
        </w:trPr>
        <w:tc>
          <w:tcPr>
            <w:tcW w:w="1105" w:type="dxa"/>
            <w:vAlign w:val="center"/>
          </w:tcPr>
          <w:p w14:paraId="21A014FE" w14:textId="77777777" w:rsidR="006C4725" w:rsidRPr="007A664B" w:rsidRDefault="006C4725" w:rsidP="006C472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15521CBB" w14:textId="77777777" w:rsidR="006C4725" w:rsidRPr="007A698E" w:rsidRDefault="006C4725" w:rsidP="006C4725">
            <w:pPr>
              <w:keepLines/>
              <w:ind w:left="285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3686" w:type="dxa"/>
            <w:vAlign w:val="center"/>
          </w:tcPr>
          <w:p w14:paraId="0A24FE37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48393402" w14:textId="77777777" w:rsidR="006C4725" w:rsidRPr="007A698E" w:rsidRDefault="006C4725" w:rsidP="006C472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vAlign w:val="center"/>
          </w:tcPr>
          <w:p w14:paraId="558D1B20" w14:textId="77777777" w:rsidR="006C4725" w:rsidRPr="007A698E" w:rsidRDefault="006C4725" w:rsidP="006C4725">
            <w:pPr>
              <w:keepLines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vAlign w:val="center"/>
          </w:tcPr>
          <w:p w14:paraId="215671C5" w14:textId="77777777" w:rsidR="006C4725" w:rsidRPr="007A698E" w:rsidRDefault="006C4725" w:rsidP="006C4725">
            <w:pPr>
              <w:keepLines/>
              <w:ind w:left="97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0C574F90" w14:textId="77777777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0C93F53F" w14:textId="77777777" w:rsidR="006C4725" w:rsidRPr="007A664B" w:rsidRDefault="006C4725" w:rsidP="006C4725">
            <w:pPr>
              <w:keepLines/>
              <w:ind w:left="90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233432A0" w14:textId="77777777" w:rsidR="006C4725" w:rsidRPr="007A664B" w:rsidRDefault="006C4725" w:rsidP="006C4725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6C4725" w:rsidRPr="00E122A7" w14:paraId="68F150CB" w14:textId="77777777" w:rsidTr="004A2096">
        <w:trPr>
          <w:trHeight w:val="454"/>
        </w:trPr>
        <w:tc>
          <w:tcPr>
            <w:tcW w:w="1105" w:type="dxa"/>
            <w:vAlign w:val="center"/>
          </w:tcPr>
          <w:p w14:paraId="696DC28A" w14:textId="77777777" w:rsidR="006C4725" w:rsidRPr="007A664B" w:rsidRDefault="006C4725" w:rsidP="006C472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32CD124F" w14:textId="4FC74885" w:rsidR="006C4725" w:rsidRPr="006C4725" w:rsidRDefault="006C4725" w:rsidP="006C4725">
            <w:pPr>
              <w:keepLines/>
              <w:ind w:left="249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 xml:space="preserve">Кабель огнестойкий </w:t>
            </w:r>
            <w:r>
              <w:rPr>
                <w:rFonts w:ascii="ISOCPEUR" w:hAnsi="ISOCPEUR"/>
                <w:sz w:val="28"/>
                <w:szCs w:val="28"/>
              </w:rPr>
              <w:t>низкотоксичный</w:t>
            </w:r>
          </w:p>
        </w:tc>
        <w:tc>
          <w:tcPr>
            <w:tcW w:w="3686" w:type="dxa"/>
            <w:vAlign w:val="center"/>
          </w:tcPr>
          <w:p w14:paraId="004422F1" w14:textId="64E89F38" w:rsidR="006C4725" w:rsidRPr="006C4725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6C4725">
              <w:rPr>
                <w:rFonts w:ascii="ISOCPEUR" w:hAnsi="ISOCPEUR" w:cs="ISOCPEUR"/>
                <w:sz w:val="28"/>
                <w:szCs w:val="28"/>
              </w:rPr>
              <w:t>КСРВнг(А)-FR</w:t>
            </w:r>
            <w:r w:rsidRPr="006C4725">
              <w:rPr>
                <w:rFonts w:ascii="ISOCPEUR" w:hAnsi="ISOCPEUR" w:cs="ISOCPEUR"/>
                <w:sz w:val="28"/>
                <w:szCs w:val="28"/>
                <w:lang w:val="en-US"/>
              </w:rPr>
              <w:t>LSLTx</w:t>
            </w:r>
            <w:r w:rsidRPr="006C4725">
              <w:rPr>
                <w:rFonts w:ascii="ISOCPEUR" w:hAnsi="ISOCPEUR" w:cs="ISOCPEUR"/>
                <w:sz w:val="28"/>
                <w:szCs w:val="28"/>
              </w:rPr>
              <w:t xml:space="preserve"> 1х2х1,38</w:t>
            </w:r>
          </w:p>
        </w:tc>
        <w:tc>
          <w:tcPr>
            <w:tcW w:w="1560" w:type="dxa"/>
            <w:vAlign w:val="center"/>
          </w:tcPr>
          <w:p w14:paraId="50FD1A8B" w14:textId="77777777" w:rsidR="006C4725" w:rsidRPr="006C4725" w:rsidRDefault="006C4725" w:rsidP="006C472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18F019AC" w14:textId="77777777" w:rsidR="006C4725" w:rsidRPr="006C4725" w:rsidRDefault="006C4725" w:rsidP="006C4725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 w:cs="ISOCPEUR"/>
                <w:sz w:val="28"/>
                <w:szCs w:val="28"/>
              </w:rPr>
              <w:t>“Луис+”</w:t>
            </w:r>
          </w:p>
        </w:tc>
        <w:tc>
          <w:tcPr>
            <w:tcW w:w="1137" w:type="dxa"/>
            <w:vAlign w:val="center"/>
          </w:tcPr>
          <w:p w14:paraId="4E158ECF" w14:textId="77777777" w:rsidR="006C4725" w:rsidRPr="006C4725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м</w:t>
            </w:r>
          </w:p>
        </w:tc>
        <w:tc>
          <w:tcPr>
            <w:tcW w:w="1131" w:type="dxa"/>
            <w:vAlign w:val="center"/>
          </w:tcPr>
          <w:p w14:paraId="2C14854D" w14:textId="5806F15B" w:rsidR="006C4725" w:rsidRPr="006C4725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2315</w:t>
            </w:r>
          </w:p>
        </w:tc>
        <w:tc>
          <w:tcPr>
            <w:tcW w:w="1418" w:type="dxa"/>
            <w:vAlign w:val="center"/>
          </w:tcPr>
          <w:p w14:paraId="2A4A963E" w14:textId="77777777" w:rsidR="006C4725" w:rsidRPr="007A664B" w:rsidRDefault="006C4725" w:rsidP="006C4725">
            <w:pPr>
              <w:keepLines/>
              <w:jc w:val="center"/>
              <w:rPr>
                <w:rFonts w:ascii="ISOCPEUR" w:hAnsi="ISOCPEUR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0A729601" w14:textId="4B1F3E2B" w:rsidR="006C4725" w:rsidRPr="007A664B" w:rsidRDefault="006C4725" w:rsidP="006C4725">
            <w:pPr>
              <w:keepLines/>
              <w:ind w:right="112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</w:tr>
      <w:tr w:rsidR="006C4725" w:rsidRPr="00E122A7" w14:paraId="751B08A5" w14:textId="77777777" w:rsidTr="00654D1F">
        <w:trPr>
          <w:trHeight w:val="454"/>
        </w:trPr>
        <w:tc>
          <w:tcPr>
            <w:tcW w:w="1105" w:type="dxa"/>
            <w:vAlign w:val="center"/>
          </w:tcPr>
          <w:p w14:paraId="0CB570F0" w14:textId="77777777" w:rsidR="006C4725" w:rsidRPr="007A664B" w:rsidRDefault="006C4725" w:rsidP="006C472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27BA5DF6" w14:textId="181F9D59" w:rsidR="006C4725" w:rsidRPr="006C4725" w:rsidRDefault="006C4725" w:rsidP="006C4725">
            <w:pPr>
              <w:keepLines/>
              <w:ind w:left="249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 xml:space="preserve">Кабель огнестойкий низкотоксичный </w:t>
            </w:r>
            <w:r w:rsidRPr="006C4725">
              <w:rPr>
                <w:rFonts w:ascii="ISOCPEUR" w:hAnsi="ISOCPEUR"/>
                <w:sz w:val="28"/>
                <w:szCs w:val="28"/>
                <w:lang w:val="en-US"/>
              </w:rPr>
              <w:t>ParLan</w:t>
            </w:r>
            <w:r w:rsidRPr="006C4725">
              <w:rPr>
                <w:rFonts w:ascii="ISOCPEUR" w:hAnsi="ISOCPEUR"/>
                <w:sz w:val="28"/>
                <w:szCs w:val="28"/>
              </w:rPr>
              <w:t xml:space="preserve"> </w:t>
            </w:r>
            <w:r w:rsidRPr="006C4725">
              <w:rPr>
                <w:rFonts w:ascii="ISOCPEUR" w:hAnsi="ISOCPEUR"/>
                <w:sz w:val="28"/>
                <w:szCs w:val="28"/>
                <w:lang w:val="en-US"/>
              </w:rPr>
              <w:t>Cat</w:t>
            </w:r>
            <w:r w:rsidRPr="006C4725">
              <w:rPr>
                <w:rFonts w:ascii="ISOCPEUR" w:hAnsi="ISOCPEUR"/>
                <w:sz w:val="28"/>
                <w:szCs w:val="28"/>
              </w:rPr>
              <w:t>5</w:t>
            </w:r>
            <w:r w:rsidRPr="006C4725"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  <w:r w:rsidRPr="006C4725">
              <w:rPr>
                <w:rFonts w:ascii="ISOCPEUR" w:hAnsi="ISOCPEUR"/>
                <w:sz w:val="28"/>
                <w:szCs w:val="28"/>
              </w:rPr>
              <w:t xml:space="preserve"> </w:t>
            </w:r>
            <w:r w:rsidRPr="006C4725">
              <w:rPr>
                <w:rFonts w:ascii="ISOCPEUR" w:hAnsi="ISOCPEUR"/>
                <w:sz w:val="28"/>
                <w:szCs w:val="28"/>
                <w:lang w:val="en-US"/>
              </w:rPr>
              <w:t>U</w:t>
            </w:r>
            <w:r w:rsidRPr="006C4725">
              <w:rPr>
                <w:rFonts w:ascii="ISOCPEUR" w:hAnsi="ISOCPEUR"/>
                <w:sz w:val="28"/>
                <w:szCs w:val="28"/>
              </w:rPr>
              <w:t>/</w:t>
            </w:r>
            <w:r w:rsidRPr="006C4725">
              <w:rPr>
                <w:rFonts w:ascii="ISOCPEUR" w:hAnsi="ISOCPEUR"/>
                <w:sz w:val="28"/>
                <w:szCs w:val="28"/>
                <w:lang w:val="en-US"/>
              </w:rPr>
              <w:t>UTP</w:t>
            </w:r>
          </w:p>
        </w:tc>
        <w:tc>
          <w:tcPr>
            <w:tcW w:w="3686" w:type="dxa"/>
            <w:vAlign w:val="center"/>
          </w:tcPr>
          <w:p w14:paraId="33B377BE" w14:textId="24F3C563" w:rsidR="006C4725" w:rsidRPr="006C4725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  <w:lang w:val="en-US"/>
              </w:rPr>
              <w:t>PVCLS</w:t>
            </w:r>
            <w:r w:rsidRPr="006C4725">
              <w:rPr>
                <w:rFonts w:ascii="ISOCPEUR" w:hAnsi="ISOCPEUR"/>
                <w:sz w:val="28"/>
                <w:szCs w:val="28"/>
              </w:rPr>
              <w:t>нг(А)-</w:t>
            </w:r>
            <w:r w:rsidRPr="006C4725">
              <w:rPr>
                <w:rFonts w:ascii="ISOCPEUR" w:hAnsi="ISOCPEUR"/>
                <w:sz w:val="28"/>
                <w:szCs w:val="28"/>
                <w:lang w:val="en-US"/>
              </w:rPr>
              <w:t>FRLSLTx</w:t>
            </w:r>
            <w:r w:rsidRPr="006C4725">
              <w:rPr>
                <w:rFonts w:ascii="ISOCPEUR" w:hAnsi="ISOCPEUR"/>
                <w:sz w:val="28"/>
                <w:szCs w:val="28"/>
              </w:rPr>
              <w:t xml:space="preserve"> 4х2х0,52</w:t>
            </w:r>
          </w:p>
        </w:tc>
        <w:tc>
          <w:tcPr>
            <w:tcW w:w="1560" w:type="dxa"/>
            <w:vAlign w:val="center"/>
          </w:tcPr>
          <w:p w14:paraId="0705718B" w14:textId="77777777" w:rsidR="006C4725" w:rsidRPr="006C4725" w:rsidRDefault="006C4725" w:rsidP="006C472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76E199D7" w14:textId="77777777" w:rsidR="006C4725" w:rsidRPr="006C4725" w:rsidRDefault="006C4725" w:rsidP="006C4725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 w:cs="ISOCPEUR"/>
                <w:sz w:val="28"/>
                <w:szCs w:val="28"/>
              </w:rPr>
              <w:t>“Луис+”</w:t>
            </w:r>
          </w:p>
        </w:tc>
        <w:tc>
          <w:tcPr>
            <w:tcW w:w="1137" w:type="dxa"/>
            <w:vAlign w:val="center"/>
          </w:tcPr>
          <w:p w14:paraId="47D7BDB9" w14:textId="77777777" w:rsidR="006C4725" w:rsidRPr="006C4725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м</w:t>
            </w:r>
          </w:p>
        </w:tc>
        <w:tc>
          <w:tcPr>
            <w:tcW w:w="1131" w:type="dxa"/>
            <w:vAlign w:val="center"/>
          </w:tcPr>
          <w:p w14:paraId="3A963C59" w14:textId="66156B94" w:rsidR="006C4725" w:rsidRPr="006C4725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90</w:t>
            </w:r>
          </w:p>
        </w:tc>
        <w:tc>
          <w:tcPr>
            <w:tcW w:w="1418" w:type="dxa"/>
            <w:vAlign w:val="center"/>
          </w:tcPr>
          <w:p w14:paraId="3095E984" w14:textId="77777777" w:rsidR="006C4725" w:rsidRPr="007A664B" w:rsidRDefault="006C4725" w:rsidP="006C4725">
            <w:pPr>
              <w:keepLines/>
              <w:jc w:val="center"/>
              <w:rPr>
                <w:rFonts w:ascii="ISOCPEUR" w:hAnsi="ISOCPEUR"/>
                <w:color w:val="FF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022C35DD" w14:textId="7BFBA170" w:rsidR="006C4725" w:rsidRPr="007A664B" w:rsidRDefault="006C4725" w:rsidP="006C4725">
            <w:pPr>
              <w:keepLines/>
              <w:ind w:right="112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</w:tr>
      <w:tr w:rsidR="006C4725" w:rsidRPr="004E7801" w14:paraId="2BA8B9EC" w14:textId="77777777" w:rsidTr="00654D1F">
        <w:trPr>
          <w:trHeight w:val="454"/>
        </w:trPr>
        <w:tc>
          <w:tcPr>
            <w:tcW w:w="1105" w:type="dxa"/>
            <w:vAlign w:val="center"/>
          </w:tcPr>
          <w:p w14:paraId="292785FA" w14:textId="77777777" w:rsidR="006C4725" w:rsidRPr="007A664B" w:rsidRDefault="006C4725" w:rsidP="006C472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6C4B7EBE" w14:textId="0C08B596" w:rsidR="006C4725" w:rsidRPr="006C4725" w:rsidRDefault="006C4725" w:rsidP="006C4725">
            <w:pPr>
              <w:keepLines/>
              <w:ind w:left="249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ТМС 40х17 Мини-канал</w:t>
            </w:r>
          </w:p>
        </w:tc>
        <w:tc>
          <w:tcPr>
            <w:tcW w:w="3686" w:type="dxa"/>
            <w:vAlign w:val="center"/>
          </w:tcPr>
          <w:p w14:paraId="274A1E56" w14:textId="4B60F982" w:rsidR="006C4725" w:rsidRPr="006C4725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00351</w:t>
            </w:r>
          </w:p>
        </w:tc>
        <w:tc>
          <w:tcPr>
            <w:tcW w:w="1560" w:type="dxa"/>
            <w:vAlign w:val="center"/>
          </w:tcPr>
          <w:p w14:paraId="617A7E84" w14:textId="77777777" w:rsidR="006C4725" w:rsidRPr="007A698E" w:rsidRDefault="006C4725" w:rsidP="006C472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33546D6A" w14:textId="385ABBC5" w:rsidR="006C4725" w:rsidRPr="007A698E" w:rsidRDefault="006C4725" w:rsidP="006C4725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  <w:r w:rsidRPr="006C4725">
              <w:rPr>
                <w:rFonts w:ascii="ISOCPEUR" w:hAnsi="ISOCPEUR" w:cs="ISOCPEUR"/>
                <w:sz w:val="28"/>
                <w:szCs w:val="28"/>
              </w:rPr>
              <w:t>“Луис+”</w:t>
            </w:r>
          </w:p>
        </w:tc>
        <w:tc>
          <w:tcPr>
            <w:tcW w:w="1137" w:type="dxa"/>
            <w:vAlign w:val="center"/>
          </w:tcPr>
          <w:p w14:paraId="48F63EB8" w14:textId="0BE24FE8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м</w:t>
            </w:r>
          </w:p>
        </w:tc>
        <w:tc>
          <w:tcPr>
            <w:tcW w:w="1131" w:type="dxa"/>
            <w:vAlign w:val="center"/>
          </w:tcPr>
          <w:p w14:paraId="29D0F010" w14:textId="6B8C24C6" w:rsidR="006C4725" w:rsidRPr="00EE333E" w:rsidRDefault="00EE333E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  <w:r w:rsidRPr="00EE333E">
              <w:rPr>
                <w:rFonts w:ascii="ISOCPEUR" w:hAnsi="ISOCPEUR"/>
                <w:sz w:val="28"/>
                <w:szCs w:val="28"/>
              </w:rPr>
              <w:t>930</w:t>
            </w:r>
          </w:p>
        </w:tc>
        <w:tc>
          <w:tcPr>
            <w:tcW w:w="1418" w:type="dxa"/>
            <w:vAlign w:val="center"/>
          </w:tcPr>
          <w:p w14:paraId="4F9659C6" w14:textId="77777777" w:rsidR="006C4725" w:rsidRPr="007A664B" w:rsidRDefault="006C4725" w:rsidP="006C4725">
            <w:pPr>
              <w:keepLines/>
              <w:jc w:val="center"/>
              <w:rPr>
                <w:rFonts w:ascii="ISOCPEUR" w:hAnsi="ISOCPEUR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55FED11A" w14:textId="77777777" w:rsidR="006C4725" w:rsidRPr="007A664B" w:rsidRDefault="006C4725" w:rsidP="006C4725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</w:tr>
      <w:tr w:rsidR="006C4725" w:rsidRPr="004E7801" w14:paraId="525F8136" w14:textId="77777777" w:rsidTr="00654D1F">
        <w:trPr>
          <w:trHeight w:val="454"/>
        </w:trPr>
        <w:tc>
          <w:tcPr>
            <w:tcW w:w="1105" w:type="dxa"/>
            <w:vAlign w:val="center"/>
          </w:tcPr>
          <w:p w14:paraId="0A050CFD" w14:textId="77777777" w:rsidR="006C4725" w:rsidRPr="007A664B" w:rsidRDefault="006C4725" w:rsidP="006C472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7ED00C57" w14:textId="2C7470EE" w:rsidR="006C4725" w:rsidRPr="006C4725" w:rsidRDefault="00697D64" w:rsidP="006C4725">
            <w:pPr>
              <w:keepLines/>
              <w:ind w:left="249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Держатель оцинкованный односторонний д.13мм</w:t>
            </w:r>
          </w:p>
        </w:tc>
        <w:tc>
          <w:tcPr>
            <w:tcW w:w="3686" w:type="dxa"/>
            <w:vAlign w:val="center"/>
          </w:tcPr>
          <w:p w14:paraId="0E765BEC" w14:textId="476A68C9" w:rsidR="006C4725" w:rsidRPr="006C4725" w:rsidRDefault="00697D64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53340</w:t>
            </w:r>
          </w:p>
        </w:tc>
        <w:tc>
          <w:tcPr>
            <w:tcW w:w="1560" w:type="dxa"/>
            <w:vAlign w:val="center"/>
          </w:tcPr>
          <w:p w14:paraId="6DB11904" w14:textId="77777777" w:rsidR="006C4725" w:rsidRPr="00697D64" w:rsidRDefault="006C4725" w:rsidP="006C472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vAlign w:val="center"/>
          </w:tcPr>
          <w:p w14:paraId="3E1995B4" w14:textId="552AB9AF" w:rsidR="006C4725" w:rsidRPr="006C4725" w:rsidRDefault="00697D64" w:rsidP="006C4725">
            <w:pPr>
              <w:keepLines/>
              <w:ind w:left="153"/>
              <w:jc w:val="center"/>
              <w:rPr>
                <w:rFonts w:ascii="ISOCPEUR" w:hAnsi="ISOCPEUR" w:cs="ISOCPEUR"/>
                <w:sz w:val="28"/>
                <w:szCs w:val="28"/>
              </w:rPr>
            </w:pPr>
            <w:r w:rsidRPr="006C4725">
              <w:rPr>
                <w:rFonts w:ascii="ISOCPEUR" w:hAnsi="ISOCPEUR" w:cs="ISOCPEUR"/>
                <w:sz w:val="28"/>
                <w:szCs w:val="28"/>
              </w:rPr>
              <w:t>“Луис+”</w:t>
            </w:r>
          </w:p>
        </w:tc>
        <w:tc>
          <w:tcPr>
            <w:tcW w:w="1137" w:type="dxa"/>
            <w:vAlign w:val="center"/>
          </w:tcPr>
          <w:p w14:paraId="7690FFEA" w14:textId="27B9DD2F" w:rsidR="006C4725" w:rsidRPr="006C4725" w:rsidRDefault="00697D64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33B6B8EF" w14:textId="010B9088" w:rsidR="006C4725" w:rsidRPr="00EE333E" w:rsidRDefault="00EE333E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EE333E">
              <w:rPr>
                <w:rFonts w:ascii="ISOCPEUR" w:hAnsi="ISOCPEUR"/>
                <w:sz w:val="28"/>
                <w:szCs w:val="28"/>
              </w:rPr>
              <w:t>3025</w:t>
            </w:r>
          </w:p>
        </w:tc>
        <w:tc>
          <w:tcPr>
            <w:tcW w:w="1418" w:type="dxa"/>
            <w:vAlign w:val="center"/>
          </w:tcPr>
          <w:p w14:paraId="03E1654C" w14:textId="77777777" w:rsidR="006C4725" w:rsidRPr="007A664B" w:rsidRDefault="006C4725" w:rsidP="006C4725">
            <w:pPr>
              <w:keepLines/>
              <w:jc w:val="center"/>
              <w:rPr>
                <w:rFonts w:ascii="ISOCPEUR" w:hAnsi="ISOCPEUR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78F7B81F" w14:textId="77777777" w:rsidR="006C4725" w:rsidRPr="00697D64" w:rsidRDefault="006C4725" w:rsidP="006C4725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6C4725" w:rsidRPr="004E7801" w14:paraId="2DD27DC3" w14:textId="77777777" w:rsidTr="00654D1F">
        <w:trPr>
          <w:trHeight w:val="454"/>
        </w:trPr>
        <w:tc>
          <w:tcPr>
            <w:tcW w:w="1105" w:type="dxa"/>
            <w:vAlign w:val="center"/>
          </w:tcPr>
          <w:p w14:paraId="02F166A8" w14:textId="77777777" w:rsidR="006C4725" w:rsidRPr="007A664B" w:rsidRDefault="006C4725" w:rsidP="006C472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01FBFF4C" w14:textId="3DC038BA" w:rsidR="006C4725" w:rsidRPr="006C4725" w:rsidRDefault="006C4725" w:rsidP="006C4725">
            <w:pPr>
              <w:keepLines/>
              <w:ind w:left="249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ТМС 25х17 Мини-канал</w:t>
            </w:r>
          </w:p>
        </w:tc>
        <w:tc>
          <w:tcPr>
            <w:tcW w:w="3686" w:type="dxa"/>
            <w:vAlign w:val="center"/>
          </w:tcPr>
          <w:p w14:paraId="3B7DA5EF" w14:textId="23DB836E" w:rsidR="006C4725" w:rsidRPr="006C4725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00304</w:t>
            </w:r>
          </w:p>
        </w:tc>
        <w:tc>
          <w:tcPr>
            <w:tcW w:w="1560" w:type="dxa"/>
            <w:vAlign w:val="center"/>
          </w:tcPr>
          <w:p w14:paraId="5E538973" w14:textId="77777777" w:rsidR="006C4725" w:rsidRPr="007A698E" w:rsidRDefault="006C4725" w:rsidP="006C472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45CCEBDA" w14:textId="2AEEA775" w:rsidR="006C4725" w:rsidRPr="007A698E" w:rsidRDefault="006C4725" w:rsidP="006C4725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  <w:r w:rsidRPr="006C4725">
              <w:rPr>
                <w:rFonts w:ascii="ISOCPEUR" w:hAnsi="ISOCPEUR" w:cs="ISOCPEUR"/>
                <w:sz w:val="28"/>
                <w:szCs w:val="28"/>
              </w:rPr>
              <w:t>“Луис+”</w:t>
            </w:r>
          </w:p>
        </w:tc>
        <w:tc>
          <w:tcPr>
            <w:tcW w:w="1137" w:type="dxa"/>
            <w:vAlign w:val="center"/>
          </w:tcPr>
          <w:p w14:paraId="6180D353" w14:textId="209AFD76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м</w:t>
            </w:r>
          </w:p>
        </w:tc>
        <w:tc>
          <w:tcPr>
            <w:tcW w:w="1131" w:type="dxa"/>
            <w:vAlign w:val="center"/>
          </w:tcPr>
          <w:p w14:paraId="2637FBC8" w14:textId="276D825C" w:rsidR="006C4725" w:rsidRPr="00EE333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EE333E">
              <w:rPr>
                <w:rFonts w:ascii="ISOCPEUR" w:hAnsi="ISOCPEUR"/>
                <w:sz w:val="28"/>
                <w:szCs w:val="28"/>
              </w:rPr>
              <w:t>85</w:t>
            </w:r>
          </w:p>
        </w:tc>
        <w:tc>
          <w:tcPr>
            <w:tcW w:w="1418" w:type="dxa"/>
            <w:vAlign w:val="center"/>
          </w:tcPr>
          <w:p w14:paraId="4CC2FF52" w14:textId="77777777" w:rsidR="006C4725" w:rsidRPr="007A664B" w:rsidRDefault="006C4725" w:rsidP="006C4725">
            <w:pPr>
              <w:keepLines/>
              <w:jc w:val="center"/>
              <w:rPr>
                <w:rFonts w:ascii="ISOCPEUR" w:hAnsi="ISOCPEUR"/>
                <w:color w:val="FF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6FC9DA8E" w14:textId="77777777" w:rsidR="006C4725" w:rsidRPr="007A664B" w:rsidRDefault="006C4725" w:rsidP="006C4725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</w:tr>
      <w:tr w:rsidR="006C4725" w:rsidRPr="004E7801" w14:paraId="5B42C3DC" w14:textId="77777777" w:rsidTr="00654D1F">
        <w:trPr>
          <w:trHeight w:val="454"/>
        </w:trPr>
        <w:tc>
          <w:tcPr>
            <w:tcW w:w="1105" w:type="dxa"/>
            <w:vAlign w:val="center"/>
          </w:tcPr>
          <w:p w14:paraId="7F2F6532" w14:textId="77777777" w:rsidR="006C4725" w:rsidRPr="007A664B" w:rsidRDefault="006C4725" w:rsidP="006C4725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584A3AAE" w14:textId="0C93971A" w:rsidR="006C4725" w:rsidRPr="007A698E" w:rsidRDefault="006C4725" w:rsidP="006C4725">
            <w:pPr>
              <w:keepLines/>
              <w:ind w:left="249"/>
              <w:rPr>
                <w:rFonts w:ascii="ISOCPEUR" w:hAnsi="ISOCPEUR"/>
                <w:sz w:val="28"/>
                <w:szCs w:val="28"/>
                <w:highlight w:val="yellow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Лента монтажная перфорированная 17х0,6</w:t>
            </w:r>
          </w:p>
        </w:tc>
        <w:tc>
          <w:tcPr>
            <w:tcW w:w="3686" w:type="dxa"/>
            <w:vAlign w:val="center"/>
          </w:tcPr>
          <w:p w14:paraId="32BA0771" w14:textId="3DC75230" w:rsidR="006C4725" w:rsidRPr="006C4725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  <w:r w:rsidRPr="006C4725">
              <w:rPr>
                <w:rFonts w:ascii="ISOCPEUR" w:hAnsi="ISOCPEUR" w:cs="Arial"/>
                <w:bCs/>
                <w:sz w:val="28"/>
                <w:szCs w:val="17"/>
              </w:rPr>
              <w:t>CM610040</w:t>
            </w:r>
          </w:p>
        </w:tc>
        <w:tc>
          <w:tcPr>
            <w:tcW w:w="1560" w:type="dxa"/>
            <w:vAlign w:val="center"/>
          </w:tcPr>
          <w:p w14:paraId="25BC58E9" w14:textId="77777777" w:rsidR="006C4725" w:rsidRPr="007A698E" w:rsidRDefault="006C4725" w:rsidP="006C4725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550" w:type="dxa"/>
            <w:vAlign w:val="center"/>
          </w:tcPr>
          <w:p w14:paraId="45ABBAD6" w14:textId="4F9B4544" w:rsidR="006C4725" w:rsidRPr="007A698E" w:rsidRDefault="006C4725" w:rsidP="006C4725">
            <w:pPr>
              <w:keepLines/>
              <w:ind w:left="153"/>
              <w:jc w:val="center"/>
              <w:rPr>
                <w:rFonts w:ascii="ISOCPEUR" w:hAnsi="ISOCPEUR" w:cs="ISOCPEUR"/>
                <w:sz w:val="28"/>
                <w:szCs w:val="28"/>
                <w:highlight w:val="yellow"/>
              </w:rPr>
            </w:pPr>
            <w:r w:rsidRPr="006C4725">
              <w:rPr>
                <w:rFonts w:ascii="ISOCPEUR" w:hAnsi="ISOCPEUR" w:cs="ISOCPEUR"/>
                <w:sz w:val="28"/>
                <w:szCs w:val="28"/>
              </w:rPr>
              <w:t>“Луис+”</w:t>
            </w:r>
          </w:p>
        </w:tc>
        <w:tc>
          <w:tcPr>
            <w:tcW w:w="1137" w:type="dxa"/>
            <w:vAlign w:val="center"/>
          </w:tcPr>
          <w:p w14:paraId="682B7590" w14:textId="12BD2BCE" w:rsidR="006C4725" w:rsidRPr="007A698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м</w:t>
            </w:r>
          </w:p>
        </w:tc>
        <w:tc>
          <w:tcPr>
            <w:tcW w:w="1131" w:type="dxa"/>
            <w:vAlign w:val="center"/>
          </w:tcPr>
          <w:p w14:paraId="6649FCA3" w14:textId="1DB54978" w:rsidR="006C4725" w:rsidRPr="00EE333E" w:rsidRDefault="006C4725" w:rsidP="006C4725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EE333E">
              <w:rPr>
                <w:rFonts w:ascii="ISOCPEUR" w:hAnsi="ISOCPEUR"/>
                <w:sz w:val="28"/>
                <w:szCs w:val="28"/>
              </w:rPr>
              <w:t>27</w:t>
            </w:r>
          </w:p>
        </w:tc>
        <w:tc>
          <w:tcPr>
            <w:tcW w:w="1418" w:type="dxa"/>
            <w:vAlign w:val="center"/>
          </w:tcPr>
          <w:p w14:paraId="3F6DE590" w14:textId="77777777" w:rsidR="006C4725" w:rsidRPr="007A664B" w:rsidRDefault="006C4725" w:rsidP="006C4725">
            <w:pPr>
              <w:keepLines/>
              <w:jc w:val="center"/>
              <w:rPr>
                <w:rFonts w:ascii="ISOCPEUR" w:hAnsi="ISOCPEUR"/>
                <w:color w:val="FF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266" w:type="dxa"/>
            <w:vAlign w:val="center"/>
          </w:tcPr>
          <w:p w14:paraId="760C91D0" w14:textId="77777777" w:rsidR="006C4725" w:rsidRPr="007A664B" w:rsidRDefault="006C4725" w:rsidP="006C4725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  <w:lang w:val="en-US"/>
              </w:rPr>
            </w:pPr>
          </w:p>
        </w:tc>
      </w:tr>
      <w:tr w:rsidR="00697D64" w:rsidRPr="004E7801" w14:paraId="563A3E83" w14:textId="77777777" w:rsidTr="007A475C">
        <w:trPr>
          <w:trHeight w:val="454"/>
        </w:trPr>
        <w:tc>
          <w:tcPr>
            <w:tcW w:w="1105" w:type="dxa"/>
            <w:vAlign w:val="center"/>
          </w:tcPr>
          <w:p w14:paraId="2B60ACF5" w14:textId="77777777" w:rsidR="00697D64" w:rsidRPr="007A664B" w:rsidRDefault="00697D64" w:rsidP="00697D64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36D80B45" w14:textId="779CDDCE" w:rsidR="00697D64" w:rsidRPr="007A698E" w:rsidRDefault="00697D64" w:rsidP="00697D64">
            <w:pPr>
              <w:keepLines/>
              <w:ind w:left="249"/>
              <w:rPr>
                <w:rFonts w:ascii="ISOCPEUR" w:hAnsi="ISOCPEUR"/>
                <w:sz w:val="28"/>
                <w:szCs w:val="28"/>
                <w:highlight w:val="yellow"/>
              </w:rPr>
            </w:pPr>
            <w:r>
              <w:rPr>
                <w:rFonts w:ascii="ISOCPEUR" w:hAnsi="ISOCPEUR"/>
                <w:sz w:val="28"/>
                <w:szCs w:val="28"/>
              </w:rPr>
              <w:t>Саморез с пресс-шайбой 4.2х32 острый</w:t>
            </w:r>
          </w:p>
        </w:tc>
        <w:tc>
          <w:tcPr>
            <w:tcW w:w="3686" w:type="dxa"/>
            <w:vAlign w:val="center"/>
          </w:tcPr>
          <w:p w14:paraId="19352EDC" w14:textId="57F63021" w:rsidR="00697D64" w:rsidRPr="007A698E" w:rsidRDefault="00697D64" w:rsidP="00697D64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  <w:r w:rsidRPr="0087440A">
              <w:rPr>
                <w:rFonts w:ascii="ISOCPEUR" w:hAnsi="ISOCPEUR"/>
                <w:bCs/>
                <w:sz w:val="28"/>
                <w:szCs w:val="28"/>
              </w:rPr>
              <w:t>CM275032</w:t>
            </w:r>
          </w:p>
        </w:tc>
        <w:tc>
          <w:tcPr>
            <w:tcW w:w="1560" w:type="dxa"/>
            <w:vAlign w:val="center"/>
          </w:tcPr>
          <w:p w14:paraId="28536AC4" w14:textId="77777777" w:rsidR="00697D64" w:rsidRPr="007A698E" w:rsidRDefault="00697D64" w:rsidP="00697D64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vAlign w:val="center"/>
          </w:tcPr>
          <w:p w14:paraId="2333A790" w14:textId="697E5FF6" w:rsidR="00697D64" w:rsidRPr="007A698E" w:rsidRDefault="00697D64" w:rsidP="00697D64">
            <w:pPr>
              <w:keepLines/>
              <w:ind w:left="153"/>
              <w:jc w:val="center"/>
              <w:rPr>
                <w:rFonts w:ascii="ISOCPEUR" w:hAnsi="ISOCPEUR" w:cs="ISOCPEUR"/>
                <w:sz w:val="28"/>
                <w:szCs w:val="28"/>
                <w:highlight w:val="yellow"/>
              </w:rPr>
            </w:pPr>
            <w:r w:rsidRPr="006C4725">
              <w:rPr>
                <w:rFonts w:ascii="ISOCPEUR" w:hAnsi="ISOCPEUR" w:cs="ISOCPEUR"/>
                <w:sz w:val="28"/>
                <w:szCs w:val="28"/>
              </w:rPr>
              <w:t>“Луис+”</w:t>
            </w:r>
          </w:p>
        </w:tc>
        <w:tc>
          <w:tcPr>
            <w:tcW w:w="1137" w:type="dxa"/>
            <w:vAlign w:val="center"/>
          </w:tcPr>
          <w:p w14:paraId="0FB0084C" w14:textId="3173D8B6" w:rsidR="00697D64" w:rsidRPr="007A698E" w:rsidRDefault="00697D64" w:rsidP="00697D64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6F3AFBF0" w14:textId="16611C99" w:rsidR="00697D64" w:rsidRPr="00EE333E" w:rsidRDefault="00EE333E" w:rsidP="00697D64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EE333E">
              <w:rPr>
                <w:rFonts w:ascii="ISOCPEUR" w:hAnsi="ISOCPEUR"/>
                <w:sz w:val="28"/>
                <w:szCs w:val="28"/>
              </w:rPr>
              <w:t>3300</w:t>
            </w:r>
          </w:p>
        </w:tc>
        <w:tc>
          <w:tcPr>
            <w:tcW w:w="1418" w:type="dxa"/>
            <w:vAlign w:val="center"/>
          </w:tcPr>
          <w:p w14:paraId="44E00619" w14:textId="77777777" w:rsidR="00697D64" w:rsidRPr="007A664B" w:rsidRDefault="00697D64" w:rsidP="00697D64">
            <w:pPr>
              <w:keepLines/>
              <w:jc w:val="center"/>
              <w:rPr>
                <w:rFonts w:ascii="ISOCPEUR" w:hAnsi="ISOCPEUR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6156B3BD" w14:textId="77777777" w:rsidR="00697D64" w:rsidRPr="007A664B" w:rsidRDefault="00697D64" w:rsidP="00697D64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697D64" w:rsidRPr="004E7801" w14:paraId="54F2DA0A" w14:textId="77777777" w:rsidTr="00736B9B">
        <w:trPr>
          <w:trHeight w:val="454"/>
        </w:trPr>
        <w:tc>
          <w:tcPr>
            <w:tcW w:w="1105" w:type="dxa"/>
            <w:vAlign w:val="center"/>
          </w:tcPr>
          <w:p w14:paraId="137D142A" w14:textId="77777777" w:rsidR="00697D64" w:rsidRPr="007A664B" w:rsidRDefault="00697D64" w:rsidP="00697D64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407B4A4D" w14:textId="1AA14B6A" w:rsidR="00697D64" w:rsidRPr="007A698E" w:rsidRDefault="00697D64" w:rsidP="00697D64">
            <w:pPr>
              <w:keepLines/>
              <w:ind w:left="249"/>
              <w:rPr>
                <w:rFonts w:ascii="ISOCPEUR" w:hAnsi="ISOCPEUR"/>
                <w:sz w:val="28"/>
                <w:szCs w:val="28"/>
                <w:highlight w:val="yellow"/>
              </w:rPr>
            </w:pPr>
            <w:r>
              <w:rPr>
                <w:rFonts w:ascii="ISOCPEUR" w:hAnsi="ISOCPEUR"/>
                <w:sz w:val="28"/>
                <w:szCs w:val="28"/>
              </w:rPr>
              <w:t>Металлический дюбель для газобетона 5х30</w:t>
            </w:r>
          </w:p>
        </w:tc>
        <w:tc>
          <w:tcPr>
            <w:tcW w:w="3686" w:type="dxa"/>
            <w:vAlign w:val="center"/>
          </w:tcPr>
          <w:p w14:paraId="54DE4AE8" w14:textId="38D6EACA" w:rsidR="00697D64" w:rsidRPr="007A698E" w:rsidRDefault="00697D64" w:rsidP="00697D64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  <w:r w:rsidRPr="0087440A">
              <w:rPr>
                <w:rFonts w:ascii="ISOCPEUR" w:hAnsi="ISOCPEUR"/>
                <w:bCs/>
                <w:sz w:val="28"/>
                <w:szCs w:val="28"/>
              </w:rPr>
              <w:t>CM280530</w:t>
            </w:r>
          </w:p>
        </w:tc>
        <w:tc>
          <w:tcPr>
            <w:tcW w:w="1560" w:type="dxa"/>
            <w:vAlign w:val="center"/>
          </w:tcPr>
          <w:p w14:paraId="6EEC8570" w14:textId="77777777" w:rsidR="00697D64" w:rsidRPr="007A698E" w:rsidRDefault="00697D64" w:rsidP="00697D64">
            <w:pPr>
              <w:keepLines/>
              <w:ind w:left="115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2550" w:type="dxa"/>
            <w:vAlign w:val="center"/>
          </w:tcPr>
          <w:p w14:paraId="02C80DC1" w14:textId="60F7B1D4" w:rsidR="00697D64" w:rsidRPr="007A698E" w:rsidRDefault="00697D64" w:rsidP="00697D64">
            <w:pPr>
              <w:keepLines/>
              <w:ind w:left="153"/>
              <w:jc w:val="center"/>
              <w:rPr>
                <w:rFonts w:ascii="ISOCPEUR" w:hAnsi="ISOCPEUR" w:cs="ISOCPEUR"/>
                <w:sz w:val="28"/>
                <w:szCs w:val="28"/>
                <w:highlight w:val="yellow"/>
              </w:rPr>
            </w:pPr>
            <w:r w:rsidRPr="006C4725">
              <w:rPr>
                <w:rFonts w:ascii="ISOCPEUR" w:hAnsi="ISOCPEUR" w:cs="ISOCPEUR"/>
                <w:sz w:val="28"/>
                <w:szCs w:val="28"/>
              </w:rPr>
              <w:t>“Луис+”</w:t>
            </w:r>
          </w:p>
        </w:tc>
        <w:tc>
          <w:tcPr>
            <w:tcW w:w="1137" w:type="dxa"/>
            <w:vAlign w:val="center"/>
          </w:tcPr>
          <w:p w14:paraId="4FC46686" w14:textId="10804AC2" w:rsidR="00697D64" w:rsidRPr="007A698E" w:rsidRDefault="00697D64" w:rsidP="00697D64">
            <w:pPr>
              <w:keepLines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3C9E127A" w14:textId="5558BB1B" w:rsidR="00697D64" w:rsidRPr="00EE333E" w:rsidRDefault="00EE333E" w:rsidP="00697D64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EE333E">
              <w:rPr>
                <w:rFonts w:ascii="ISOCPEUR" w:hAnsi="ISOCPEUR"/>
                <w:sz w:val="28"/>
                <w:szCs w:val="28"/>
              </w:rPr>
              <w:t>3300</w:t>
            </w:r>
          </w:p>
        </w:tc>
        <w:tc>
          <w:tcPr>
            <w:tcW w:w="1418" w:type="dxa"/>
            <w:vAlign w:val="center"/>
          </w:tcPr>
          <w:p w14:paraId="17379D1A" w14:textId="77777777" w:rsidR="00697D64" w:rsidRPr="007A664B" w:rsidRDefault="00697D64" w:rsidP="00697D64">
            <w:pPr>
              <w:keepLines/>
              <w:jc w:val="center"/>
              <w:rPr>
                <w:rFonts w:ascii="ISOCPEUR" w:hAnsi="ISOCPEUR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4B92AC8F" w14:textId="77777777" w:rsidR="00697D64" w:rsidRPr="007A664B" w:rsidRDefault="00697D64" w:rsidP="00697D64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  <w:tr w:rsidR="00697D64" w:rsidRPr="004E7801" w14:paraId="6173BAD9" w14:textId="77777777" w:rsidTr="00531CA5">
        <w:trPr>
          <w:trHeight w:val="454"/>
        </w:trPr>
        <w:tc>
          <w:tcPr>
            <w:tcW w:w="1105" w:type="dxa"/>
            <w:vAlign w:val="center"/>
          </w:tcPr>
          <w:p w14:paraId="39E9FCAD" w14:textId="77777777" w:rsidR="00697D64" w:rsidRPr="007A664B" w:rsidRDefault="00697D64" w:rsidP="00697D64">
            <w:pPr>
              <w:keepLines/>
              <w:ind w:left="119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  <w:tc>
          <w:tcPr>
            <w:tcW w:w="7543" w:type="dxa"/>
            <w:vAlign w:val="center"/>
          </w:tcPr>
          <w:p w14:paraId="608F560F" w14:textId="11FD3901" w:rsidR="00697D64" w:rsidRPr="006C4725" w:rsidRDefault="00697D64" w:rsidP="00697D64">
            <w:pPr>
              <w:keepLines/>
              <w:ind w:left="249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Коробка огнестойкая монтажная</w:t>
            </w:r>
          </w:p>
        </w:tc>
        <w:tc>
          <w:tcPr>
            <w:tcW w:w="3686" w:type="dxa"/>
            <w:vAlign w:val="center"/>
          </w:tcPr>
          <w:p w14:paraId="75E555C9" w14:textId="5D981011" w:rsidR="00697D64" w:rsidRPr="006C4725" w:rsidRDefault="00697D64" w:rsidP="00697D64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КОМ-П/</w:t>
            </w:r>
            <w:r w:rsidRPr="006C4725">
              <w:rPr>
                <w:rFonts w:ascii="ISOCPEUR" w:hAnsi="ISOCPEUR"/>
                <w:sz w:val="28"/>
                <w:szCs w:val="28"/>
                <w:lang w:val="en-US"/>
              </w:rPr>
              <w:t>4</w:t>
            </w:r>
          </w:p>
        </w:tc>
        <w:tc>
          <w:tcPr>
            <w:tcW w:w="1560" w:type="dxa"/>
            <w:vAlign w:val="center"/>
          </w:tcPr>
          <w:p w14:paraId="7A190623" w14:textId="77777777" w:rsidR="00697D64" w:rsidRPr="006C4725" w:rsidRDefault="00697D64" w:rsidP="00697D64">
            <w:pPr>
              <w:keepLines/>
              <w:ind w:left="115"/>
              <w:jc w:val="center"/>
              <w:rPr>
                <w:rFonts w:ascii="ISOCPEUR" w:hAnsi="ISOCPEUR"/>
                <w:color w:val="FF0000"/>
                <w:sz w:val="28"/>
                <w:szCs w:val="28"/>
              </w:rPr>
            </w:pPr>
          </w:p>
        </w:tc>
        <w:tc>
          <w:tcPr>
            <w:tcW w:w="2550" w:type="dxa"/>
            <w:vAlign w:val="center"/>
          </w:tcPr>
          <w:p w14:paraId="2D0D7250" w14:textId="093594B0" w:rsidR="00697D64" w:rsidRPr="006C4725" w:rsidRDefault="00697D64" w:rsidP="00697D64">
            <w:pPr>
              <w:keepLines/>
              <w:ind w:left="153"/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6C4725">
              <w:rPr>
                <w:rFonts w:ascii="ISOCPEUR" w:hAnsi="ISOCPEUR"/>
                <w:sz w:val="28"/>
                <w:szCs w:val="28"/>
                <w:lang w:val="en-US"/>
              </w:rPr>
              <w:t>“</w:t>
            </w:r>
            <w:r w:rsidRPr="006C4725">
              <w:rPr>
                <w:rFonts w:ascii="ISOCPEUR" w:hAnsi="ISOCPEUR"/>
                <w:sz w:val="28"/>
                <w:szCs w:val="28"/>
              </w:rPr>
              <w:t>Луис+</w:t>
            </w:r>
            <w:r w:rsidRPr="006C4725">
              <w:rPr>
                <w:rFonts w:ascii="ISOCPEUR" w:hAnsi="ISOCPEUR"/>
                <w:sz w:val="28"/>
                <w:szCs w:val="28"/>
                <w:lang w:val="en-US"/>
              </w:rPr>
              <w:t>”</w:t>
            </w:r>
          </w:p>
        </w:tc>
        <w:tc>
          <w:tcPr>
            <w:tcW w:w="1137" w:type="dxa"/>
            <w:vAlign w:val="center"/>
          </w:tcPr>
          <w:p w14:paraId="77E73BCE" w14:textId="4CDD0752" w:rsidR="00697D64" w:rsidRPr="006C4725" w:rsidRDefault="00697D64" w:rsidP="00697D64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шт.</w:t>
            </w:r>
          </w:p>
        </w:tc>
        <w:tc>
          <w:tcPr>
            <w:tcW w:w="1131" w:type="dxa"/>
            <w:vAlign w:val="center"/>
          </w:tcPr>
          <w:p w14:paraId="7CEE3861" w14:textId="22D8B409" w:rsidR="00697D64" w:rsidRPr="006C4725" w:rsidRDefault="00697D64" w:rsidP="00697D64">
            <w:pPr>
              <w:keepLines/>
              <w:jc w:val="center"/>
              <w:rPr>
                <w:rFonts w:ascii="ISOCPEUR" w:hAnsi="ISOCPEUR"/>
                <w:sz w:val="28"/>
                <w:szCs w:val="28"/>
              </w:rPr>
            </w:pPr>
            <w:r w:rsidRPr="006C4725">
              <w:rPr>
                <w:rFonts w:ascii="ISOCPEUR" w:hAnsi="ISOCPEUR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14:paraId="59F5ECD4" w14:textId="77777777" w:rsidR="00697D64" w:rsidRPr="007A664B" w:rsidRDefault="00697D64" w:rsidP="00697D64">
            <w:pPr>
              <w:keepLines/>
              <w:jc w:val="center"/>
              <w:rPr>
                <w:rFonts w:ascii="ISOCPEUR" w:hAnsi="ISOCPEUR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266" w:type="dxa"/>
            <w:vAlign w:val="center"/>
          </w:tcPr>
          <w:p w14:paraId="4A8B6A24" w14:textId="77777777" w:rsidR="00697D64" w:rsidRPr="007A664B" w:rsidRDefault="00697D64" w:rsidP="00697D64">
            <w:pPr>
              <w:keepLines/>
              <w:ind w:left="100" w:right="112"/>
              <w:jc w:val="center"/>
              <w:rPr>
                <w:rFonts w:ascii="ISOCPEUR" w:hAnsi="ISOCPEUR"/>
                <w:sz w:val="28"/>
                <w:szCs w:val="28"/>
                <w:highlight w:val="yellow"/>
              </w:rPr>
            </w:pPr>
          </w:p>
        </w:tc>
      </w:tr>
    </w:tbl>
    <w:p w14:paraId="71D465DB" w14:textId="77777777" w:rsidR="00570F78" w:rsidRPr="00781E5E" w:rsidRDefault="00570F78" w:rsidP="000F448F">
      <w:pPr>
        <w:rPr>
          <w:rFonts w:ascii="ISOCPEUR" w:hAnsi="ISOCPEUR"/>
          <w:sz w:val="28"/>
          <w:szCs w:val="28"/>
        </w:rPr>
      </w:pPr>
    </w:p>
    <w:sectPr w:rsidR="00570F78" w:rsidRPr="00781E5E" w:rsidSect="009B3D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40" w:orient="landscape" w:code="8"/>
      <w:pgMar w:top="699" w:right="312" w:bottom="322" w:left="1190" w:header="336" w:footer="312" w:gutter="0"/>
      <w:pgBorders w:zOrder="back"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gBorders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20754" w14:textId="77777777" w:rsidR="00C22610" w:rsidRDefault="00C22610">
      <w:r>
        <w:separator/>
      </w:r>
    </w:p>
  </w:endnote>
  <w:endnote w:type="continuationSeparator" w:id="0">
    <w:p w14:paraId="20B3FA0A" w14:textId="77777777" w:rsidR="00C22610" w:rsidRDefault="00C2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410C2" w14:textId="77777777" w:rsidR="003453C5" w:rsidRDefault="003453C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A59DC" w14:textId="77777777" w:rsidR="007A664B" w:rsidRPr="00A347F5" w:rsidRDefault="007A664B" w:rsidP="0074429B">
    <w:pPr>
      <w:pStyle w:val="a6"/>
      <w:spacing w:before="0"/>
      <w:rPr>
        <w:rFonts w:ascii="ISOCPEUR" w:hAnsi="ISOCPEUR"/>
        <w:sz w:val="20"/>
        <w:szCs w:val="20"/>
        <w:lang w:val="en-US"/>
      </w:rPr>
    </w:pPr>
  </w:p>
  <w:tbl>
    <w:tblPr>
      <w:tblW w:w="0" w:type="auto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6"/>
      <w:gridCol w:w="566"/>
      <w:gridCol w:w="567"/>
      <w:gridCol w:w="567"/>
      <w:gridCol w:w="851"/>
      <w:gridCol w:w="567"/>
      <w:gridCol w:w="6228"/>
      <w:gridCol w:w="578"/>
    </w:tblGrid>
    <w:tr w:rsidR="007A664B" w:rsidRPr="00A347F5" w14:paraId="5A598295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auto"/>
          </w:tcBorders>
        </w:tcPr>
        <w:p w14:paraId="09A6227E" w14:textId="77777777" w:rsidR="007A664B" w:rsidRPr="00A347F5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6" w:type="dxa"/>
          <w:tcBorders>
            <w:top w:val="single" w:sz="8" w:space="0" w:color="auto"/>
          </w:tcBorders>
        </w:tcPr>
        <w:p w14:paraId="4585FFE2" w14:textId="77777777" w:rsidR="007A664B" w:rsidRPr="00A347F5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14:paraId="40B65F36" w14:textId="77777777" w:rsidR="007A664B" w:rsidRPr="00A347F5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14:paraId="2F6F79DA" w14:textId="77777777" w:rsidR="007A664B" w:rsidRPr="00A347F5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</w:tcBorders>
        </w:tcPr>
        <w:p w14:paraId="62A274DD" w14:textId="77777777" w:rsidR="007A664B" w:rsidRPr="00A347F5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top w:val="single" w:sz="8" w:space="0" w:color="auto"/>
          </w:tcBorders>
        </w:tcPr>
        <w:p w14:paraId="0D6A25DE" w14:textId="77777777" w:rsidR="007A664B" w:rsidRPr="00A347F5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228" w:type="dxa"/>
          <w:vMerge w:val="restart"/>
          <w:tcBorders>
            <w:top w:val="single" w:sz="8" w:space="0" w:color="auto"/>
          </w:tcBorders>
          <w:vAlign w:val="center"/>
        </w:tcPr>
        <w:p w14:paraId="3C3B787C" w14:textId="77777777" w:rsidR="007A664B" w:rsidRPr="00A347F5" w:rsidRDefault="007A664B" w:rsidP="00AF6FB5">
          <w:pPr>
            <w:pStyle w:val="a6"/>
            <w:keepLines/>
            <w:jc w:val="center"/>
            <w:rPr>
              <w:rFonts w:ascii="ISOCPEUR" w:hAnsi="ISOCPEUR"/>
              <w:sz w:val="24"/>
              <w:lang w:val="en-US"/>
            </w:rPr>
          </w:pPr>
          <w:r w:rsidRPr="00A347F5">
            <w:rPr>
              <w:rFonts w:ascii="ISOCPEUR" w:hAnsi="ISOCPEUR"/>
              <w:sz w:val="24"/>
            </w:rPr>
            <w:t>Спецификация</w:t>
          </w:r>
        </w:p>
      </w:tc>
      <w:tc>
        <w:tcPr>
          <w:tcW w:w="578" w:type="dxa"/>
          <w:tcBorders>
            <w:top w:val="single" w:sz="8" w:space="0" w:color="auto"/>
            <w:bottom w:val="single" w:sz="8" w:space="0" w:color="auto"/>
          </w:tcBorders>
          <w:shd w:val="clear" w:color="auto" w:fill="auto"/>
          <w:noWrap/>
        </w:tcPr>
        <w:p w14:paraId="508A07C9" w14:textId="77777777" w:rsidR="007A664B" w:rsidRPr="00A347F5" w:rsidRDefault="007A664B" w:rsidP="00AF6FB5">
          <w:pPr>
            <w:pStyle w:val="a6"/>
            <w:keepLines/>
            <w:spacing w:before="0"/>
            <w:rPr>
              <w:rFonts w:ascii="ISOCPEUR" w:hAnsi="ISOCPEUR"/>
              <w:sz w:val="20"/>
              <w:szCs w:val="20"/>
            </w:rPr>
          </w:pPr>
          <w:r w:rsidRPr="00A347F5">
            <w:rPr>
              <w:rFonts w:ascii="ISOCPEUR" w:hAnsi="ISOCPEUR"/>
              <w:sz w:val="20"/>
              <w:szCs w:val="20"/>
            </w:rPr>
            <w:t>Лист</w:t>
          </w:r>
        </w:p>
      </w:tc>
    </w:tr>
    <w:tr w:rsidR="007A664B" w:rsidRPr="00A347F5" w14:paraId="50C92E06" w14:textId="77777777">
      <w:trPr>
        <w:cantSplit/>
        <w:trHeight w:hRule="exact" w:val="284"/>
        <w:jc w:val="right"/>
      </w:trPr>
      <w:tc>
        <w:tcPr>
          <w:tcW w:w="566" w:type="dxa"/>
          <w:tcBorders>
            <w:bottom w:val="single" w:sz="8" w:space="0" w:color="auto"/>
          </w:tcBorders>
        </w:tcPr>
        <w:p w14:paraId="36F382CB" w14:textId="77777777" w:rsidR="007A664B" w:rsidRPr="00A347F5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6" w:type="dxa"/>
          <w:tcBorders>
            <w:bottom w:val="single" w:sz="8" w:space="0" w:color="auto"/>
          </w:tcBorders>
        </w:tcPr>
        <w:p w14:paraId="36ED7878" w14:textId="77777777" w:rsidR="007A664B" w:rsidRPr="00A347F5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14:paraId="4F335B73" w14:textId="77777777" w:rsidR="007A664B" w:rsidRPr="00A347F5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14:paraId="00482C0A" w14:textId="77777777" w:rsidR="007A664B" w:rsidRPr="00A347F5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bottom w:val="single" w:sz="8" w:space="0" w:color="auto"/>
          </w:tcBorders>
        </w:tcPr>
        <w:p w14:paraId="6BCE2644" w14:textId="77777777" w:rsidR="007A664B" w:rsidRPr="00A347F5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7" w:type="dxa"/>
          <w:tcBorders>
            <w:bottom w:val="single" w:sz="8" w:space="0" w:color="auto"/>
          </w:tcBorders>
        </w:tcPr>
        <w:p w14:paraId="5E9EE61B" w14:textId="77777777" w:rsidR="007A664B" w:rsidRPr="00A347F5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228" w:type="dxa"/>
          <w:vMerge/>
        </w:tcPr>
        <w:p w14:paraId="10EE7526" w14:textId="77777777" w:rsidR="007A664B" w:rsidRPr="00A347F5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78" w:type="dxa"/>
          <w:vMerge w:val="restart"/>
          <w:tcBorders>
            <w:top w:val="single" w:sz="8" w:space="0" w:color="auto"/>
          </w:tcBorders>
          <w:shd w:val="clear" w:color="auto" w:fill="auto"/>
          <w:vAlign w:val="center"/>
        </w:tcPr>
        <w:p w14:paraId="2710F664" w14:textId="489C2A73" w:rsidR="007A664B" w:rsidRPr="00A347F5" w:rsidRDefault="007A664B" w:rsidP="00AF6FB5">
          <w:pPr>
            <w:pStyle w:val="a6"/>
            <w:keepLines/>
            <w:jc w:val="center"/>
            <w:rPr>
              <w:rFonts w:ascii="ISOCPEUR" w:hAnsi="ISOCPEUR"/>
              <w:sz w:val="20"/>
              <w:szCs w:val="20"/>
            </w:rPr>
          </w:pPr>
          <w:r w:rsidRPr="00A347F5">
            <w:rPr>
              <w:rFonts w:ascii="ISOCPEUR" w:hAnsi="ISOCPEUR"/>
              <w:sz w:val="20"/>
              <w:szCs w:val="20"/>
            </w:rPr>
            <w:fldChar w:fldCharType="begin"/>
          </w:r>
          <w:r w:rsidRPr="00A347F5">
            <w:rPr>
              <w:rFonts w:ascii="ISOCPEUR" w:hAnsi="ISOCPEUR"/>
              <w:sz w:val="20"/>
              <w:szCs w:val="20"/>
            </w:rPr>
            <w:instrText xml:space="preserve"> PAGE  \* Arabic  \* MERGEFORMAT </w:instrText>
          </w:r>
          <w:r w:rsidRPr="00A347F5">
            <w:rPr>
              <w:rFonts w:ascii="ISOCPEUR" w:hAnsi="ISOCPEUR"/>
              <w:sz w:val="20"/>
              <w:szCs w:val="20"/>
            </w:rPr>
            <w:fldChar w:fldCharType="separate"/>
          </w:r>
          <w:r w:rsidR="00EE333E">
            <w:rPr>
              <w:rFonts w:ascii="ISOCPEUR" w:hAnsi="ISOCPEUR"/>
              <w:noProof/>
              <w:sz w:val="20"/>
              <w:szCs w:val="20"/>
            </w:rPr>
            <w:t>2</w:t>
          </w:r>
          <w:r w:rsidRPr="00A347F5">
            <w:rPr>
              <w:rFonts w:ascii="ISOCPEUR" w:hAnsi="ISOCPEUR"/>
              <w:sz w:val="20"/>
              <w:szCs w:val="20"/>
            </w:rPr>
            <w:fldChar w:fldCharType="end"/>
          </w:r>
        </w:p>
      </w:tc>
    </w:tr>
    <w:tr w:rsidR="007A664B" w:rsidRPr="00A347F5" w14:paraId="0C0D9682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auto"/>
            <w:bottom w:val="nil"/>
          </w:tcBorders>
          <w:vAlign w:val="center"/>
        </w:tcPr>
        <w:p w14:paraId="50F771E6" w14:textId="77777777" w:rsidR="007A664B" w:rsidRPr="00A347F5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Изм.</w:t>
          </w:r>
        </w:p>
      </w:tc>
      <w:tc>
        <w:tcPr>
          <w:tcW w:w="566" w:type="dxa"/>
          <w:tcBorders>
            <w:top w:val="single" w:sz="8" w:space="0" w:color="auto"/>
            <w:bottom w:val="nil"/>
          </w:tcBorders>
          <w:vAlign w:val="center"/>
        </w:tcPr>
        <w:p w14:paraId="3FD9569A" w14:textId="77777777" w:rsidR="007A664B" w:rsidRPr="00A347F5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Код уч</w:t>
          </w:r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14:paraId="0FDC27D1" w14:textId="77777777" w:rsidR="007A664B" w:rsidRPr="00A347F5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14:paraId="0BF0368D" w14:textId="77777777" w:rsidR="007A664B" w:rsidRPr="00A347F5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№ док</w:t>
          </w:r>
        </w:p>
      </w:tc>
      <w:tc>
        <w:tcPr>
          <w:tcW w:w="851" w:type="dxa"/>
          <w:tcBorders>
            <w:top w:val="single" w:sz="8" w:space="0" w:color="auto"/>
            <w:bottom w:val="nil"/>
          </w:tcBorders>
          <w:vAlign w:val="center"/>
        </w:tcPr>
        <w:p w14:paraId="1969667D" w14:textId="77777777" w:rsidR="007A664B" w:rsidRPr="00A347F5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bottom w:val="nil"/>
          </w:tcBorders>
          <w:vAlign w:val="center"/>
        </w:tcPr>
        <w:p w14:paraId="7B8D83C7" w14:textId="77777777" w:rsidR="007A664B" w:rsidRPr="00A347F5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A347F5">
            <w:rPr>
              <w:rFonts w:ascii="ISOCPEUR" w:hAnsi="ISOCPEUR"/>
            </w:rPr>
            <w:t>Дата</w:t>
          </w:r>
        </w:p>
      </w:tc>
      <w:tc>
        <w:tcPr>
          <w:tcW w:w="6228" w:type="dxa"/>
          <w:vMerge/>
          <w:tcBorders>
            <w:bottom w:val="nil"/>
          </w:tcBorders>
          <w:vAlign w:val="center"/>
        </w:tcPr>
        <w:p w14:paraId="7F05563C" w14:textId="77777777" w:rsidR="007A664B" w:rsidRPr="00A347F5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578" w:type="dxa"/>
          <w:vMerge/>
          <w:tcBorders>
            <w:bottom w:val="nil"/>
          </w:tcBorders>
          <w:shd w:val="clear" w:color="auto" w:fill="auto"/>
          <w:vAlign w:val="center"/>
        </w:tcPr>
        <w:p w14:paraId="0ACA4033" w14:textId="77777777" w:rsidR="007A664B" w:rsidRPr="00A347F5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</w:tr>
  </w:tbl>
  <w:p w14:paraId="0053B2A0" w14:textId="77777777" w:rsidR="007A664B" w:rsidRPr="00A347F5" w:rsidRDefault="00000000" w:rsidP="0074429B">
    <w:pPr>
      <w:pStyle w:val="a6"/>
      <w:spacing w:before="0"/>
      <w:rPr>
        <w:rFonts w:ascii="ISOCPEUR" w:hAnsi="ISOCPEUR"/>
        <w:sz w:val="2"/>
        <w:szCs w:val="2"/>
      </w:rPr>
    </w:pPr>
    <w:r>
      <w:rPr>
        <w:rFonts w:ascii="ISOCPEUR" w:hAnsi="ISOCPEUR"/>
        <w:noProof/>
        <w:sz w:val="2"/>
        <w:szCs w:val="2"/>
      </w:rPr>
      <w:pict w14:anchorId="50086F3D">
        <v:line id="Line 11" o:spid="_x0000_s1027" style="position:absolute;flip:x;z-index:251658240;visibility:visible;mso-position-horizontal-relative:text;mso-position-vertical-relative:text" from="-34.75pt,1.55pt" to="-.5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" strokeweight="1pt"/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D1843" w14:textId="77777777" w:rsidR="007A664B" w:rsidRPr="0096307C" w:rsidRDefault="007A664B" w:rsidP="0074429B">
    <w:pPr>
      <w:pStyle w:val="a6"/>
      <w:spacing w:before="0"/>
      <w:rPr>
        <w:sz w:val="20"/>
        <w:szCs w:val="20"/>
        <w:lang w:val="en-US"/>
      </w:rPr>
    </w:pPr>
  </w:p>
  <w:tbl>
    <w:tblPr>
      <w:tblW w:w="0" w:type="auto"/>
      <w:jc w:val="right"/>
      <w:tblBorders>
        <w:top w:val="single" w:sz="8" w:space="0" w:color="auto"/>
        <w:left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5"/>
      <w:gridCol w:w="565"/>
      <w:gridCol w:w="564"/>
      <w:gridCol w:w="559"/>
      <w:gridCol w:w="851"/>
      <w:gridCol w:w="553"/>
      <w:gridCol w:w="3970"/>
      <w:gridCol w:w="850"/>
      <w:gridCol w:w="835"/>
      <w:gridCol w:w="16"/>
      <w:gridCol w:w="1162"/>
    </w:tblGrid>
    <w:tr w:rsidR="007A664B" w:rsidRPr="0096307C" w14:paraId="6DB86A1F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4E789908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0393A7D2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5299C395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6FF10FFB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0DFEFCC2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0A335999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5" w:type="dxa"/>
          <w:gridSpan w:val="3"/>
          <w:vMerge w:val="restart"/>
          <w:tcBorders>
            <w:left w:val="single" w:sz="8" w:space="0" w:color="auto"/>
            <w:right w:val="nil"/>
          </w:tcBorders>
          <w:vAlign w:val="center"/>
        </w:tcPr>
        <w:p w14:paraId="6F01021E" w14:textId="77777777" w:rsidR="007A664B" w:rsidRPr="0096307C" w:rsidRDefault="007A664B" w:rsidP="0031459B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  <w:tc>
        <w:tcPr>
          <w:tcW w:w="1178" w:type="dxa"/>
          <w:gridSpan w:val="2"/>
          <w:vMerge w:val="restart"/>
          <w:tcBorders>
            <w:left w:val="nil"/>
          </w:tcBorders>
          <w:vAlign w:val="center"/>
        </w:tcPr>
        <w:p w14:paraId="14BB3A4D" w14:textId="77777777" w:rsidR="007A664B" w:rsidRPr="0096307C" w:rsidRDefault="007A664B" w:rsidP="00CC2A7C">
          <w:pPr>
            <w:pStyle w:val="a6"/>
            <w:keepLines/>
            <w:jc w:val="center"/>
            <w:rPr>
              <w:rFonts w:ascii="ISOCPEUR" w:hAnsi="ISOCPEUR"/>
              <w:sz w:val="24"/>
              <w:lang w:val="en-US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BASIC_MARK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</w:tr>
    <w:tr w:rsidR="007A664B" w:rsidRPr="0096307C" w14:paraId="56AF781A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56CC1268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6DEB1664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6EC6E8C5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5FDCC3E0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33536163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8" w:space="0" w:color="auto"/>
            <w:left w:val="single" w:sz="8" w:space="0" w:color="auto"/>
            <w:bottom w:val="single" w:sz="2" w:space="0" w:color="auto"/>
            <w:right w:val="single" w:sz="8" w:space="0" w:color="auto"/>
          </w:tcBorders>
        </w:tcPr>
        <w:p w14:paraId="20CBD3DB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5" w:type="dxa"/>
          <w:gridSpan w:val="3"/>
          <w:vMerge/>
          <w:tcBorders>
            <w:left w:val="single" w:sz="8" w:space="0" w:color="auto"/>
            <w:right w:val="nil"/>
          </w:tcBorders>
          <w:vAlign w:val="center"/>
        </w:tcPr>
        <w:p w14:paraId="468B3793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  <w:tc>
        <w:tcPr>
          <w:tcW w:w="1178" w:type="dxa"/>
          <w:gridSpan w:val="2"/>
          <w:vMerge/>
          <w:tcBorders>
            <w:left w:val="nil"/>
          </w:tcBorders>
          <w:vAlign w:val="center"/>
        </w:tcPr>
        <w:p w14:paraId="65DFD306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</w:tr>
    <w:tr w:rsidR="007A664B" w:rsidRPr="0096307C" w14:paraId="0FC0707A" w14:textId="77777777" w:rsidTr="007A698E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249F5F01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110C6FE0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252C94EE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3A5A3CE9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32DF974E" w14:textId="77777777" w:rsidR="007A664B" w:rsidRPr="0096307C" w:rsidRDefault="007A664B" w:rsidP="00CC2A7C">
          <w:pPr>
            <w:pStyle w:val="a6"/>
            <w:keepLines/>
            <w:rPr>
              <w:rFonts w:ascii="ISOCPEUR" w:hAnsi="ISOCPEUR"/>
              <w:lang w:val="en-US"/>
            </w:rPr>
          </w:pPr>
        </w:p>
      </w:tc>
      <w:tc>
        <w:tcPr>
          <w:tcW w:w="553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6BC4AF3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833" w:type="dxa"/>
          <w:gridSpan w:val="5"/>
          <w:vMerge w:val="restart"/>
          <w:tcBorders>
            <w:left w:val="single" w:sz="8" w:space="0" w:color="auto"/>
          </w:tcBorders>
          <w:vAlign w:val="center"/>
        </w:tcPr>
        <w:p w14:paraId="40942E49" w14:textId="4668DEC6" w:rsidR="007A664B" w:rsidRPr="007A698E" w:rsidRDefault="007A698E" w:rsidP="007A698E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color w:val="000000"/>
              <w:sz w:val="20"/>
            </w:rPr>
          </w:pPr>
          <w:r w:rsidRPr="007A698E">
            <w:rPr>
              <w:rFonts w:ascii="ISOCPEUR" w:hAnsi="ISOCPEUR" w:cs="ISOCPEUR"/>
              <w:color w:val="000000"/>
            </w:rPr>
            <w:t>Комплекс «Школа-детский сад-интернат»</w:t>
          </w:r>
          <w:r w:rsidR="007A664B" w:rsidRPr="00B6259F">
            <w:rPr>
              <w:rFonts w:ascii="ISOCPEUR" w:hAnsi="ISOCPEUR"/>
              <w:sz w:val="28"/>
              <w:szCs w:val="28"/>
              <w:lang w:val="en-US"/>
            </w:rPr>
            <w:fldChar w:fldCharType="begin"/>
          </w:r>
          <w:r w:rsidR="007A664B" w:rsidRPr="00B6259F">
            <w:rPr>
              <w:rFonts w:ascii="ISOCPEUR" w:hAnsi="ISOCPEUR"/>
              <w:sz w:val="28"/>
              <w:szCs w:val="28"/>
            </w:rPr>
            <w:instrText xml:space="preserve"> </w:instrText>
          </w:r>
          <w:r w:rsidR="007A664B" w:rsidRPr="00B6259F">
            <w:rPr>
              <w:rFonts w:ascii="ISOCPEUR" w:hAnsi="ISOCPEUR"/>
              <w:sz w:val="28"/>
              <w:szCs w:val="28"/>
              <w:lang w:val="en-US"/>
            </w:rPr>
            <w:instrText>DOCPROPERTY</w:instrText>
          </w:r>
          <w:r w:rsidR="007A664B" w:rsidRPr="00B6259F">
            <w:rPr>
              <w:rFonts w:ascii="ISOCPEUR" w:hAnsi="ISOCPEUR"/>
              <w:sz w:val="28"/>
              <w:szCs w:val="28"/>
            </w:rPr>
            <w:instrText xml:space="preserve">  </w:instrText>
          </w:r>
          <w:r w:rsidR="007A664B" w:rsidRPr="00B6259F">
            <w:rPr>
              <w:rFonts w:ascii="ISOCPEUR" w:hAnsi="ISOCPEUR"/>
              <w:sz w:val="28"/>
              <w:szCs w:val="28"/>
              <w:lang w:val="en-US"/>
            </w:rPr>
            <w:instrText>CUSTOMER</w:instrText>
          </w:r>
          <w:r w:rsidR="007A664B" w:rsidRPr="00B6259F">
            <w:rPr>
              <w:rFonts w:ascii="ISOCPEUR" w:hAnsi="ISOCPEUR"/>
              <w:sz w:val="28"/>
              <w:szCs w:val="28"/>
            </w:rPr>
            <w:instrText>_</w:instrText>
          </w:r>
          <w:r w:rsidR="007A664B" w:rsidRPr="00B6259F">
            <w:rPr>
              <w:rFonts w:ascii="ISOCPEUR" w:hAnsi="ISOCPEUR"/>
              <w:sz w:val="28"/>
              <w:szCs w:val="28"/>
              <w:lang w:val="en-US"/>
            </w:rPr>
            <w:instrText>ADDRESS</w:instrText>
          </w:r>
          <w:r w:rsidR="007A664B" w:rsidRPr="00B6259F">
            <w:rPr>
              <w:rFonts w:ascii="ISOCPEUR" w:hAnsi="ISOCPEUR"/>
              <w:sz w:val="28"/>
              <w:szCs w:val="28"/>
            </w:rPr>
            <w:instrText xml:space="preserve">  \* </w:instrText>
          </w:r>
          <w:r w:rsidR="007A664B" w:rsidRPr="00B6259F">
            <w:rPr>
              <w:rFonts w:ascii="ISOCPEUR" w:hAnsi="ISOCPEUR"/>
              <w:sz w:val="28"/>
              <w:szCs w:val="28"/>
              <w:lang w:val="en-US"/>
            </w:rPr>
            <w:instrText>MERGEFORMAT</w:instrText>
          </w:r>
          <w:r w:rsidR="007A664B" w:rsidRPr="00B6259F">
            <w:rPr>
              <w:rFonts w:ascii="ISOCPEUR" w:hAnsi="ISOCPEUR"/>
              <w:sz w:val="28"/>
              <w:szCs w:val="28"/>
            </w:rPr>
            <w:instrText xml:space="preserve"> </w:instrText>
          </w:r>
          <w:r w:rsidR="007A664B" w:rsidRPr="00B6259F">
            <w:rPr>
              <w:rFonts w:ascii="ISOCPEUR" w:hAnsi="ISOCPEUR"/>
              <w:sz w:val="28"/>
              <w:szCs w:val="28"/>
              <w:lang w:val="en-US"/>
            </w:rPr>
            <w:fldChar w:fldCharType="end"/>
          </w:r>
        </w:p>
      </w:tc>
    </w:tr>
    <w:tr w:rsidR="007A664B" w:rsidRPr="0096307C" w14:paraId="5979B103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64A7B682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5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1111904A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64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69D93269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9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C6FC394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76AEF202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3087307C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6833" w:type="dxa"/>
          <w:gridSpan w:val="5"/>
          <w:vMerge/>
          <w:tcBorders>
            <w:left w:val="single" w:sz="8" w:space="0" w:color="auto"/>
          </w:tcBorders>
        </w:tcPr>
        <w:p w14:paraId="4D5BE554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</w:tr>
    <w:tr w:rsidR="007A664B" w:rsidRPr="0096307C" w14:paraId="5528A266" w14:textId="77777777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2C88B6B4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Изм.</w:t>
          </w:r>
        </w:p>
      </w:tc>
      <w:tc>
        <w:tcPr>
          <w:tcW w:w="565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13D5DF7A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Код уч</w:t>
          </w:r>
        </w:p>
      </w:tc>
      <w:tc>
        <w:tcPr>
          <w:tcW w:w="564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0EEAF4C2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</w:t>
          </w:r>
        </w:p>
      </w:tc>
      <w:tc>
        <w:tcPr>
          <w:tcW w:w="559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66BC7B1C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№ док</w:t>
          </w:r>
        </w:p>
      </w:tc>
      <w:tc>
        <w:tcPr>
          <w:tcW w:w="851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67CBC9B2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Подпись</w:t>
          </w:r>
        </w:p>
      </w:tc>
      <w:tc>
        <w:tcPr>
          <w:tcW w:w="553" w:type="dxa"/>
          <w:tcBorders>
            <w:top w:val="single" w:sz="8" w:space="0" w:color="auto"/>
            <w:bottom w:val="single" w:sz="8" w:space="0" w:color="auto"/>
          </w:tcBorders>
          <w:vAlign w:val="center"/>
        </w:tcPr>
        <w:p w14:paraId="10059A6B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Дата</w:t>
          </w:r>
        </w:p>
      </w:tc>
      <w:tc>
        <w:tcPr>
          <w:tcW w:w="6833" w:type="dxa"/>
          <w:gridSpan w:val="5"/>
          <w:vMerge/>
          <w:vAlign w:val="center"/>
        </w:tcPr>
        <w:p w14:paraId="4201ABCD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</w:tr>
    <w:tr w:rsidR="007A664B" w:rsidRPr="0096307C" w14:paraId="76D87621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bottom w:val="single" w:sz="2" w:space="0" w:color="auto"/>
          </w:tcBorders>
        </w:tcPr>
        <w:p w14:paraId="12EB1579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Разработал</w:t>
          </w:r>
        </w:p>
      </w:tc>
      <w:tc>
        <w:tcPr>
          <w:tcW w:w="1123" w:type="dxa"/>
          <w:gridSpan w:val="2"/>
          <w:tcBorders>
            <w:bottom w:val="single" w:sz="2" w:space="0" w:color="auto"/>
          </w:tcBorders>
        </w:tcPr>
        <w:p w14:paraId="5FA38471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Pr="0096307C">
            <w:rPr>
              <w:rFonts w:ascii="ISOCPEUR" w:hAnsi="ISOCPEUR"/>
            </w:rPr>
            <w:instrText xml:space="preserve"> DOCPROPERTY  DEVELOPER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bottom w:val="single" w:sz="2" w:space="0" w:color="auto"/>
          </w:tcBorders>
        </w:tcPr>
        <w:p w14:paraId="1F1CD9D1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bottom w:val="single" w:sz="2" w:space="0" w:color="auto"/>
          </w:tcBorders>
        </w:tcPr>
        <w:p w14:paraId="30DCD695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 w:val="restart"/>
          <w:vAlign w:val="center"/>
        </w:tcPr>
        <w:p w14:paraId="2320D9B0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PROJECT_NAME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  <w:tc>
        <w:tcPr>
          <w:tcW w:w="850" w:type="dxa"/>
          <w:vAlign w:val="center"/>
        </w:tcPr>
        <w:p w14:paraId="3E4BFA52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Стадия</w:t>
          </w:r>
        </w:p>
      </w:tc>
      <w:tc>
        <w:tcPr>
          <w:tcW w:w="851" w:type="dxa"/>
          <w:gridSpan w:val="2"/>
          <w:vAlign w:val="center"/>
        </w:tcPr>
        <w:p w14:paraId="03CEFD46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</w:t>
          </w:r>
        </w:p>
      </w:tc>
      <w:tc>
        <w:tcPr>
          <w:tcW w:w="1162" w:type="dxa"/>
          <w:vAlign w:val="center"/>
        </w:tcPr>
        <w:p w14:paraId="36D725F8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Листов</w:t>
          </w:r>
        </w:p>
      </w:tc>
    </w:tr>
    <w:tr w:rsidR="007A664B" w:rsidRPr="0096307C" w14:paraId="3E0F7343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6938C46D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Проверил</w:t>
          </w: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41D46DED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Pr="0096307C">
            <w:rPr>
              <w:rFonts w:ascii="ISOCPEUR" w:hAnsi="ISOCPEUR"/>
            </w:rPr>
            <w:instrText xml:space="preserve"> DOCPROPERTY  CHECK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0D89FF42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02123882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</w:tcPr>
        <w:p w14:paraId="100E892E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850" w:type="dxa"/>
          <w:vMerge w:val="restart"/>
          <w:shd w:val="clear" w:color="auto" w:fill="auto"/>
          <w:vAlign w:val="center"/>
        </w:tcPr>
        <w:p w14:paraId="18B154CD" w14:textId="430E685F" w:rsidR="007A664B" w:rsidRPr="0096307C" w:rsidRDefault="007A698E" w:rsidP="0033092E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  <w:lang w:val="en-US"/>
            </w:rPr>
          </w:pPr>
          <w:r>
            <w:rPr>
              <w:rFonts w:ascii="ISOCPEUR" w:hAnsi="ISOCPEUR"/>
              <w:sz w:val="20"/>
              <w:szCs w:val="20"/>
            </w:rPr>
            <w:t>Р</w:t>
          </w:r>
          <w:r w:rsidR="007A664B" w:rsidRPr="0096307C">
            <w:rPr>
              <w:rFonts w:ascii="ISOCPEUR" w:hAnsi="ISOCPEUR"/>
              <w:sz w:val="20"/>
              <w:szCs w:val="20"/>
            </w:rPr>
            <w:fldChar w:fldCharType="begin"/>
          </w:r>
          <w:r w:rsidR="007A664B" w:rsidRPr="0096307C">
            <w:rPr>
              <w:rFonts w:ascii="ISOCPEUR" w:hAnsi="ISOCPEUR"/>
              <w:sz w:val="20"/>
              <w:szCs w:val="20"/>
              <w:lang w:val="en-US"/>
            </w:rPr>
            <w:instrText xml:space="preserve"> DOCPROPERTY  PS  \* MERGEFORMAT </w:instrText>
          </w:r>
          <w:r w:rsidR="007A664B" w:rsidRPr="0096307C">
            <w:rPr>
              <w:rFonts w:ascii="ISOCPEUR" w:hAnsi="ISOCPEUR"/>
              <w:sz w:val="20"/>
              <w:szCs w:val="20"/>
              <w:lang w:val="en-US"/>
            </w:rPr>
            <w:fldChar w:fldCharType="end"/>
          </w:r>
        </w:p>
      </w:tc>
      <w:tc>
        <w:tcPr>
          <w:tcW w:w="851" w:type="dxa"/>
          <w:gridSpan w:val="2"/>
          <w:vMerge w:val="restart"/>
          <w:shd w:val="clear" w:color="auto" w:fill="auto"/>
          <w:vAlign w:val="center"/>
        </w:tcPr>
        <w:p w14:paraId="660EF198" w14:textId="29AA176E" w:rsidR="007A664B" w:rsidRPr="0096307C" w:rsidRDefault="007A664B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  <w:r w:rsidRPr="0096307C">
            <w:rPr>
              <w:rFonts w:ascii="ISOCPEUR" w:hAnsi="ISOCPEUR"/>
              <w:sz w:val="20"/>
              <w:szCs w:val="20"/>
            </w:rPr>
            <w:fldChar w:fldCharType="begin"/>
          </w:r>
          <w:r w:rsidRPr="0096307C">
            <w:rPr>
              <w:rFonts w:ascii="ISOCPEUR" w:hAnsi="ISOCPEUR"/>
              <w:sz w:val="20"/>
              <w:szCs w:val="20"/>
            </w:rPr>
            <w:instrText xml:space="preserve"> PAGE   \* MERGEFORMAT </w:instrText>
          </w:r>
          <w:r w:rsidRPr="0096307C">
            <w:rPr>
              <w:rFonts w:ascii="ISOCPEUR" w:hAnsi="ISOCPEUR"/>
              <w:sz w:val="20"/>
              <w:szCs w:val="20"/>
            </w:rPr>
            <w:fldChar w:fldCharType="separate"/>
          </w:r>
          <w:r w:rsidR="00EE333E">
            <w:rPr>
              <w:rFonts w:ascii="ISOCPEUR" w:hAnsi="ISOCPEUR"/>
              <w:noProof/>
              <w:sz w:val="20"/>
              <w:szCs w:val="20"/>
            </w:rPr>
            <w:t>1</w:t>
          </w:r>
          <w:r w:rsidRPr="0096307C">
            <w:rPr>
              <w:rFonts w:ascii="ISOCPEUR" w:hAnsi="ISOCPEUR"/>
              <w:sz w:val="20"/>
              <w:szCs w:val="20"/>
            </w:rPr>
            <w:fldChar w:fldCharType="end"/>
          </w:r>
        </w:p>
      </w:tc>
      <w:tc>
        <w:tcPr>
          <w:tcW w:w="1162" w:type="dxa"/>
          <w:vMerge w:val="restart"/>
          <w:shd w:val="clear" w:color="auto" w:fill="auto"/>
          <w:vAlign w:val="center"/>
        </w:tcPr>
        <w:p w14:paraId="66574C1A" w14:textId="42519623" w:rsidR="007A664B" w:rsidRPr="0096307C" w:rsidRDefault="00000000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  <w:fldSimple w:instr=" NUMPAGES   \* MERGEFORMAT ">
            <w:r w:rsidR="00EE333E" w:rsidRPr="00EE333E">
              <w:rPr>
                <w:rFonts w:ascii="ISOCPEUR" w:hAnsi="ISOCPEUR"/>
                <w:noProof/>
                <w:sz w:val="20"/>
                <w:szCs w:val="20"/>
              </w:rPr>
              <w:t>2</w:t>
            </w:r>
          </w:fldSimple>
        </w:p>
      </w:tc>
    </w:tr>
    <w:tr w:rsidR="007A664B" w:rsidRPr="0096307C" w14:paraId="0B88979C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71C5A7CE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46C37B34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545A4CFC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27484A3F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</w:tcPr>
        <w:p w14:paraId="1B551F8A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</w:p>
      </w:tc>
      <w:tc>
        <w:tcPr>
          <w:tcW w:w="850" w:type="dxa"/>
          <w:vMerge/>
          <w:shd w:val="clear" w:color="auto" w:fill="auto"/>
          <w:vAlign w:val="center"/>
        </w:tcPr>
        <w:p w14:paraId="2BA7C401" w14:textId="77777777" w:rsidR="007A664B" w:rsidRPr="0096307C" w:rsidRDefault="007A664B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  <w:lang w:val="en-US"/>
            </w:rPr>
          </w:pPr>
        </w:p>
      </w:tc>
      <w:tc>
        <w:tcPr>
          <w:tcW w:w="851" w:type="dxa"/>
          <w:gridSpan w:val="2"/>
          <w:vMerge/>
          <w:shd w:val="clear" w:color="auto" w:fill="auto"/>
          <w:vAlign w:val="center"/>
        </w:tcPr>
        <w:p w14:paraId="5E173028" w14:textId="77777777" w:rsidR="007A664B" w:rsidRPr="0096307C" w:rsidRDefault="007A664B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</w:p>
      </w:tc>
      <w:tc>
        <w:tcPr>
          <w:tcW w:w="1162" w:type="dxa"/>
          <w:vMerge/>
          <w:shd w:val="clear" w:color="auto" w:fill="auto"/>
          <w:vAlign w:val="center"/>
        </w:tcPr>
        <w:p w14:paraId="3A9F478C" w14:textId="77777777" w:rsidR="007A664B" w:rsidRPr="0096307C" w:rsidRDefault="007A664B" w:rsidP="00AF6FB5">
          <w:pPr>
            <w:pStyle w:val="a6"/>
            <w:keepLines/>
            <w:spacing w:before="0"/>
            <w:jc w:val="center"/>
            <w:rPr>
              <w:rFonts w:ascii="ISOCPEUR" w:hAnsi="ISOCPEUR"/>
              <w:sz w:val="20"/>
              <w:szCs w:val="20"/>
            </w:rPr>
          </w:pPr>
        </w:p>
      </w:tc>
    </w:tr>
    <w:tr w:rsidR="007A664B" w:rsidRPr="0096307C" w14:paraId="3D96FA49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122CF5AB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61D96B39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6CF35C32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4F24D8FB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 w:val="restart"/>
          <w:vAlign w:val="center"/>
        </w:tcPr>
        <w:p w14:paraId="53A507E6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</w:rPr>
          </w:pPr>
          <w:r w:rsidRPr="0096307C">
            <w:rPr>
              <w:rFonts w:ascii="ISOCPEUR" w:hAnsi="ISOCPEUR"/>
              <w:sz w:val="24"/>
            </w:rPr>
            <w:t>Спецификация</w:t>
          </w: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DOCUMENT_TITLE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  <w:tc>
        <w:tcPr>
          <w:tcW w:w="2863" w:type="dxa"/>
          <w:gridSpan w:val="4"/>
          <w:vMerge w:val="restart"/>
          <w:shd w:val="clear" w:color="auto" w:fill="auto"/>
          <w:vAlign w:val="center"/>
        </w:tcPr>
        <w:p w14:paraId="7D2CDFE9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  <w:r w:rsidRPr="0096307C">
            <w:rPr>
              <w:rFonts w:ascii="ISOCPEUR" w:hAnsi="ISOCPEUR"/>
              <w:sz w:val="24"/>
            </w:rPr>
            <w:fldChar w:fldCharType="begin"/>
          </w:r>
          <w:r w:rsidRPr="0096307C">
            <w:rPr>
              <w:rFonts w:ascii="ISOCPEUR" w:hAnsi="ISOCPEUR"/>
              <w:sz w:val="24"/>
            </w:rPr>
            <w:instrText xml:space="preserve"> DOCPROPERTY  EXECUTOR_NAME  \* MERGEFORMAT </w:instrText>
          </w:r>
          <w:r w:rsidRPr="0096307C">
            <w:rPr>
              <w:rFonts w:ascii="ISOCPEUR" w:hAnsi="ISOCPEUR"/>
              <w:sz w:val="24"/>
            </w:rPr>
            <w:fldChar w:fldCharType="end"/>
          </w:r>
        </w:p>
      </w:tc>
    </w:tr>
    <w:tr w:rsidR="007A664B" w:rsidRPr="0096307C" w14:paraId="4F79688B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640C9A1C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t>Н. контроль</w:t>
          </w:r>
        </w:p>
      </w:tc>
      <w:tc>
        <w:tcPr>
          <w:tcW w:w="1123" w:type="dxa"/>
          <w:gridSpan w:val="2"/>
          <w:tcBorders>
            <w:top w:val="single" w:sz="2" w:space="0" w:color="auto"/>
            <w:bottom w:val="single" w:sz="2" w:space="0" w:color="auto"/>
          </w:tcBorders>
        </w:tcPr>
        <w:p w14:paraId="52810AF9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Pr="0096307C">
            <w:rPr>
              <w:rFonts w:ascii="ISOCPEUR" w:hAnsi="ISOCPEUR"/>
            </w:rPr>
            <w:instrText xml:space="preserve"> DOCPROPERTY  NCONTROL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</w:tcPr>
        <w:p w14:paraId="3B8ED464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single" w:sz="2" w:space="0" w:color="auto"/>
          </w:tcBorders>
        </w:tcPr>
        <w:p w14:paraId="7176C350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  <w:shd w:val="clear" w:color="auto" w:fill="auto"/>
          <w:vAlign w:val="center"/>
        </w:tcPr>
        <w:p w14:paraId="742FBCBC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  <w:sz w:val="24"/>
            </w:rPr>
          </w:pPr>
        </w:p>
      </w:tc>
      <w:tc>
        <w:tcPr>
          <w:tcW w:w="2863" w:type="dxa"/>
          <w:gridSpan w:val="4"/>
          <w:vMerge/>
          <w:shd w:val="clear" w:color="auto" w:fill="auto"/>
          <w:vAlign w:val="center"/>
        </w:tcPr>
        <w:p w14:paraId="66686F0E" w14:textId="77777777" w:rsidR="007A664B" w:rsidRPr="0096307C" w:rsidRDefault="007A664B" w:rsidP="00AF6FB5">
          <w:pPr>
            <w:pStyle w:val="a6"/>
            <w:keepLines/>
            <w:jc w:val="center"/>
            <w:rPr>
              <w:rFonts w:ascii="ISOCPEUR" w:hAnsi="ISOCPEUR"/>
              <w:sz w:val="20"/>
              <w:szCs w:val="20"/>
            </w:rPr>
          </w:pPr>
        </w:p>
      </w:tc>
    </w:tr>
    <w:tr w:rsidR="007A664B" w:rsidRPr="0096307C" w14:paraId="33E1F6B1" w14:textId="77777777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auto"/>
            <w:bottom w:val="nil"/>
          </w:tcBorders>
        </w:tcPr>
        <w:p w14:paraId="7FAC6B04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1123" w:type="dxa"/>
          <w:gridSpan w:val="2"/>
          <w:tcBorders>
            <w:top w:val="single" w:sz="2" w:space="0" w:color="auto"/>
            <w:bottom w:val="nil"/>
          </w:tcBorders>
        </w:tcPr>
        <w:p w14:paraId="14928672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  <w:r w:rsidRPr="0096307C">
            <w:rPr>
              <w:rFonts w:ascii="ISOCPEUR" w:hAnsi="ISOCPEUR"/>
            </w:rPr>
            <w:fldChar w:fldCharType="begin"/>
          </w:r>
          <w:r w:rsidRPr="0096307C">
            <w:rPr>
              <w:rFonts w:ascii="ISOCPEUR" w:hAnsi="ISOCPEUR"/>
            </w:rPr>
            <w:instrText xml:space="preserve"> DOCPROPERTY  CONFIRM  \* MERGEFORMAT </w:instrText>
          </w:r>
          <w:r w:rsidRPr="0096307C">
            <w:rPr>
              <w:rFonts w:ascii="ISOCPEUR" w:hAnsi="ISOCPEUR"/>
            </w:rPr>
            <w:fldChar w:fldCharType="end"/>
          </w:r>
        </w:p>
      </w:tc>
      <w:tc>
        <w:tcPr>
          <w:tcW w:w="851" w:type="dxa"/>
          <w:tcBorders>
            <w:top w:val="single" w:sz="2" w:space="0" w:color="auto"/>
            <w:bottom w:val="nil"/>
          </w:tcBorders>
        </w:tcPr>
        <w:p w14:paraId="543C7EFB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553" w:type="dxa"/>
          <w:tcBorders>
            <w:top w:val="single" w:sz="2" w:space="0" w:color="auto"/>
            <w:bottom w:val="nil"/>
          </w:tcBorders>
        </w:tcPr>
        <w:p w14:paraId="2FE04C89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3970" w:type="dxa"/>
          <w:vMerge/>
          <w:shd w:val="clear" w:color="auto" w:fill="auto"/>
        </w:tcPr>
        <w:p w14:paraId="4AE4E615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  <w:tc>
        <w:tcPr>
          <w:tcW w:w="2863" w:type="dxa"/>
          <w:gridSpan w:val="4"/>
          <w:vMerge/>
          <w:shd w:val="clear" w:color="auto" w:fill="auto"/>
        </w:tcPr>
        <w:p w14:paraId="4A5B83F4" w14:textId="77777777" w:rsidR="007A664B" w:rsidRPr="0096307C" w:rsidRDefault="007A664B" w:rsidP="00AF6FB5">
          <w:pPr>
            <w:pStyle w:val="a6"/>
            <w:keepLines/>
            <w:rPr>
              <w:rFonts w:ascii="ISOCPEUR" w:hAnsi="ISOCPEUR"/>
            </w:rPr>
          </w:pPr>
        </w:p>
      </w:tc>
    </w:tr>
  </w:tbl>
  <w:p w14:paraId="7EC1AFFA" w14:textId="77777777" w:rsidR="007A664B" w:rsidRPr="0096307C" w:rsidRDefault="00000000" w:rsidP="0074429B">
    <w:pPr>
      <w:pStyle w:val="a6"/>
      <w:spacing w:before="0"/>
      <w:rPr>
        <w:rFonts w:ascii="ISOCPEUR" w:hAnsi="ISOCPEUR"/>
        <w:sz w:val="2"/>
        <w:szCs w:val="2"/>
      </w:rPr>
    </w:pPr>
    <w:r>
      <w:rPr>
        <w:rFonts w:ascii="ISOCPEUR" w:hAnsi="ISOCPEUR"/>
        <w:noProof/>
        <w:sz w:val="2"/>
        <w:szCs w:val="2"/>
      </w:rPr>
      <w:pict w14:anchorId="183ED3F1">
        <v:line id="Line 9" o:spid="_x0000_s1025" style="position:absolute;flip:x;z-index:251657216;visibility:visible;mso-position-horizontal-relative:text;mso-position-vertical-relative:text" from="-34.95pt,1.55pt" to="-.4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" strokeweight="1pt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C2279" w14:textId="77777777" w:rsidR="00C22610" w:rsidRDefault="00C22610">
      <w:r>
        <w:separator/>
      </w:r>
    </w:p>
  </w:footnote>
  <w:footnote w:type="continuationSeparator" w:id="0">
    <w:p w14:paraId="008D727A" w14:textId="77777777" w:rsidR="00C22610" w:rsidRDefault="00C2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55143" w14:textId="77777777" w:rsidR="003453C5" w:rsidRDefault="003453C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96B4" w14:textId="77777777" w:rsidR="007A664B" w:rsidRPr="00070438" w:rsidRDefault="00000000" w:rsidP="00E31291">
    <w:pPr>
      <w:pStyle w:val="a7"/>
      <w:tabs>
        <w:tab w:val="clear" w:pos="4677"/>
        <w:tab w:val="clear" w:pos="9355"/>
        <w:tab w:val="left" w:pos="1248"/>
      </w:tabs>
      <w:rPr>
        <w:rFonts w:ascii="Verdana" w:hAnsi="Verdana"/>
        <w:i/>
        <w:color w:val="333333"/>
        <w:sz w:val="20"/>
        <w:szCs w:val="20"/>
      </w:rPr>
    </w:pPr>
    <w:r>
      <w:rPr>
        <w:rFonts w:ascii="Verdana" w:hAnsi="Verdana"/>
        <w:i/>
        <w:noProof/>
        <w:color w:val="333333"/>
        <w:sz w:val="20"/>
        <w:szCs w:val="20"/>
      </w:rPr>
      <w:pict w14:anchorId="24D9BBDA">
        <v:shapetype id="_x0000_t202" coordsize="21600,21600" o:spt="202" path="m,l,21600r21600,l21600,xe">
          <v:stroke joinstyle="miter"/>
          <v:path gradientshapeok="t" o:connecttype="rect"/>
        </v:shapetype>
        <v:shape id="Text Box 13" o:spid="_x0000_s1028" type="#_x0000_t202" style="position:absolute;margin-left:-41.2pt;margin-top:564.7pt;width:43.55pt;height:258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" filled="f" stroked="f">
          <v:textbox>
            <w:txbxContent>
              <w:tbl>
                <w:tblPr>
                  <w:tblW w:w="0" w:type="auto"/>
                  <w:tblBorders>
                    <w:top w:val="single" w:sz="8" w:space="0" w:color="auto"/>
                    <w:left w:val="single" w:sz="8" w:space="0" w:color="auto"/>
                    <w:right w:val="single" w:sz="8" w:space="0" w:color="auto"/>
                    <w:insideH w:val="single" w:sz="8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7A664B" w:rsidRPr="00AF6FB5" w14:paraId="2639AD38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14:paraId="3D557AE0" w14:textId="77777777" w:rsidR="007A664B" w:rsidRPr="00AF6FB5" w:rsidRDefault="007A664B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AF6FB5">
                        <w:rPr>
                          <w:i/>
                          <w:sz w:val="16"/>
                          <w:szCs w:val="16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14:paraId="1357B14E" w14:textId="77777777" w:rsidR="007A664B" w:rsidRPr="00AF6FB5" w:rsidRDefault="007A664B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</w:tc>
                </w:tr>
                <w:tr w:rsidR="007A664B" w:rsidRPr="00AF6FB5" w14:paraId="049125EF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14:paraId="0DB6F372" w14:textId="77777777" w:rsidR="007A664B" w:rsidRPr="00AF6FB5" w:rsidRDefault="007A664B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AF6FB5">
                        <w:rPr>
                          <w:i/>
                          <w:sz w:val="16"/>
                          <w:szCs w:val="16"/>
                        </w:rPr>
                        <w:t>Дата и подпись</w:t>
                      </w:r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14:paraId="3EA6156F" w14:textId="77777777" w:rsidR="007A664B" w:rsidRPr="00AF6FB5" w:rsidRDefault="007A664B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7A664B" w:rsidRPr="00AF6FB5" w14:paraId="4F4A4525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14:paraId="4F68F6CC" w14:textId="77777777" w:rsidR="007A664B" w:rsidRPr="00AF6FB5" w:rsidRDefault="007A664B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AF6FB5">
                        <w:rPr>
                          <w:i/>
                          <w:sz w:val="16"/>
                          <w:szCs w:val="16"/>
                        </w:rPr>
                        <w:t>Инв.№ подп.</w:t>
                      </w:r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14:paraId="08D0DA10" w14:textId="77777777" w:rsidR="007A664B" w:rsidRPr="00AF6FB5" w:rsidRDefault="007A664B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14:paraId="6F4B7228" w14:textId="77777777" w:rsidR="007A664B" w:rsidRDefault="007A664B" w:rsidP="00CB1828"/>
            </w:txbxContent>
          </v:textbox>
        </v:shape>
      </w:pict>
    </w:r>
  </w:p>
  <w:p w14:paraId="2B9A5A5F" w14:textId="77777777" w:rsidR="007A664B" w:rsidRPr="00F923C0" w:rsidRDefault="007A664B" w:rsidP="00F923C0">
    <w:pPr>
      <w:pStyle w:val="a7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EB791" w14:textId="77777777" w:rsidR="007A664B" w:rsidRPr="00070438" w:rsidRDefault="00000000" w:rsidP="00F923C0">
    <w:pPr>
      <w:pStyle w:val="a7"/>
      <w:tabs>
        <w:tab w:val="clear" w:pos="4677"/>
        <w:tab w:val="clear" w:pos="9355"/>
        <w:tab w:val="center" w:pos="1294"/>
        <w:tab w:val="right" w:pos="2794"/>
      </w:tabs>
      <w:rPr>
        <w:rFonts w:ascii="Verdana" w:hAnsi="Verdana"/>
        <w:i/>
        <w:color w:val="333333"/>
        <w:sz w:val="20"/>
        <w:szCs w:val="20"/>
      </w:rPr>
    </w:pPr>
    <w:r>
      <w:rPr>
        <w:rFonts w:ascii="Verdana" w:hAnsi="Verdana"/>
        <w:i/>
        <w:noProof/>
        <w:color w:val="333333"/>
        <w:sz w:val="20"/>
        <w:szCs w:val="20"/>
      </w:rPr>
      <w:pict w14:anchorId="6EA05737"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1026" type="#_x0000_t202" style="position:absolute;margin-left:-41.15pt;margin-top:566.65pt;width:43.55pt;height:258.5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" filled="f" stroked="f">
          <v:textbox>
            <w:txbxContent>
              <w:tbl>
                <w:tblPr>
                  <w:tblW w:w="0" w:type="auto"/>
                  <w:tblBorders>
                    <w:top w:val="single" w:sz="8" w:space="0" w:color="auto"/>
                    <w:left w:val="single" w:sz="8" w:space="0" w:color="auto"/>
                    <w:right w:val="single" w:sz="8" w:space="0" w:color="auto"/>
                    <w:insideH w:val="single" w:sz="8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7A664B" w:rsidRPr="00AF6FB5" w14:paraId="083EFC14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14:paraId="64FED37E" w14:textId="77777777" w:rsidR="007A664B" w:rsidRPr="00AF6FB5" w:rsidRDefault="007A664B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AF6FB5">
                        <w:rPr>
                          <w:i/>
                          <w:sz w:val="16"/>
                          <w:szCs w:val="16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14:paraId="1F046FBA" w14:textId="77777777" w:rsidR="007A664B" w:rsidRPr="00AF6FB5" w:rsidRDefault="007A664B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</w:tc>
                </w:tr>
                <w:tr w:rsidR="007A664B" w:rsidRPr="00AF6FB5" w14:paraId="18A93587" w14:textId="77777777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14:paraId="73594602" w14:textId="77777777" w:rsidR="007A664B" w:rsidRPr="00AF6FB5" w:rsidRDefault="007A664B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AF6FB5">
                        <w:rPr>
                          <w:i/>
                          <w:sz w:val="16"/>
                          <w:szCs w:val="16"/>
                        </w:rPr>
                        <w:t>Дата и подпись</w:t>
                      </w:r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14:paraId="42DFA427" w14:textId="77777777" w:rsidR="007A664B" w:rsidRPr="00AF6FB5" w:rsidRDefault="007A664B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  <w:tr w:rsidR="007A664B" w:rsidRPr="00AF6FB5" w14:paraId="063E3D09" w14:textId="77777777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14:paraId="2E7728DA" w14:textId="77777777" w:rsidR="007A664B" w:rsidRPr="00AF6FB5" w:rsidRDefault="007A664B" w:rsidP="00AF6FB5">
                      <w:pPr>
                        <w:keepLines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 w:rsidRPr="00AF6FB5">
                        <w:rPr>
                          <w:i/>
                          <w:sz w:val="16"/>
                          <w:szCs w:val="16"/>
                        </w:rPr>
                        <w:t>Инв.№ подп.</w:t>
                      </w:r>
                    </w:p>
                  </w:tc>
                  <w:tc>
                    <w:tcPr>
                      <w:tcW w:w="397" w:type="dxa"/>
                      <w:textDirection w:val="tbRl"/>
                      <w:vAlign w:val="center"/>
                    </w:tcPr>
                    <w:p w14:paraId="2C66FE80" w14:textId="77777777" w:rsidR="007A664B" w:rsidRPr="00AF6FB5" w:rsidRDefault="007A664B" w:rsidP="00AF6FB5">
                      <w:pPr>
                        <w:keepLines/>
                        <w:ind w:left="113" w:right="113"/>
                        <w:jc w:val="center"/>
                        <w:rPr>
                          <w:i/>
                          <w:sz w:val="16"/>
                          <w:szCs w:val="16"/>
                          <w:lang w:val="en-US"/>
                        </w:rPr>
                      </w:pPr>
                    </w:p>
                  </w:tc>
                </w:tr>
              </w:tbl>
              <w:p w14:paraId="1CB82F27" w14:textId="77777777" w:rsidR="007A664B" w:rsidRDefault="007A664B" w:rsidP="00CB1828"/>
            </w:txbxContent>
          </v:textbox>
        </v:shape>
      </w:pict>
    </w:r>
  </w:p>
  <w:p w14:paraId="03A50986" w14:textId="77777777" w:rsidR="007A664B" w:rsidRPr="00F923C0" w:rsidRDefault="007A664B">
    <w:pPr>
      <w:pStyle w:val="a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8F0D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9BA38E1"/>
    <w:multiLevelType w:val="multilevel"/>
    <w:tmpl w:val="F92E126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D433E2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2567032"/>
    <w:multiLevelType w:val="multilevel"/>
    <w:tmpl w:val="D4D23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356A527C"/>
    <w:multiLevelType w:val="hybridMultilevel"/>
    <w:tmpl w:val="E794C31A"/>
    <w:lvl w:ilvl="0" w:tplc="F9EC5FE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1C1CF7"/>
    <w:multiLevelType w:val="hybridMultilevel"/>
    <w:tmpl w:val="F3A6E7E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5149C"/>
    <w:multiLevelType w:val="multilevel"/>
    <w:tmpl w:val="0CFEABDE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0" w:firstLine="0"/>
      </w:pPr>
      <w:rPr>
        <w:rFonts w:hint="default"/>
        <w:b w:val="0"/>
        <w:i w:val="0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502F53F7"/>
    <w:multiLevelType w:val="multilevel"/>
    <w:tmpl w:val="8E78053C"/>
    <w:lvl w:ilvl="0">
      <w:start w:val="1"/>
      <w:numFmt w:val="decimal"/>
      <w:pStyle w:val="a0"/>
      <w:suff w:val="space"/>
      <w:lvlText w:val="%1. "/>
      <w:lvlJc w:val="left"/>
      <w:pPr>
        <w:ind w:left="284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.     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614049"/>
    <w:multiLevelType w:val="multilevel"/>
    <w:tmpl w:val="201C460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2AA35D7"/>
    <w:multiLevelType w:val="singleLevel"/>
    <w:tmpl w:val="5AAE58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161698224">
    <w:abstractNumId w:val="3"/>
  </w:num>
  <w:num w:numId="2" w16cid:durableId="1636251863">
    <w:abstractNumId w:val="9"/>
  </w:num>
  <w:num w:numId="3" w16cid:durableId="992368761">
    <w:abstractNumId w:val="2"/>
  </w:num>
  <w:num w:numId="4" w16cid:durableId="853766918">
    <w:abstractNumId w:val="0"/>
  </w:num>
  <w:num w:numId="5" w16cid:durableId="441339938">
    <w:abstractNumId w:val="1"/>
  </w:num>
  <w:num w:numId="6" w16cid:durableId="1846549162">
    <w:abstractNumId w:val="7"/>
  </w:num>
  <w:num w:numId="7" w16cid:durableId="1601452902">
    <w:abstractNumId w:val="7"/>
  </w:num>
  <w:num w:numId="8" w16cid:durableId="1768229579">
    <w:abstractNumId w:val="7"/>
  </w:num>
  <w:num w:numId="9" w16cid:durableId="1118642310">
    <w:abstractNumId w:val="8"/>
  </w:num>
  <w:num w:numId="10" w16cid:durableId="577635181">
    <w:abstractNumId w:val="8"/>
  </w:num>
  <w:num w:numId="11" w16cid:durableId="932588553">
    <w:abstractNumId w:val="8"/>
  </w:num>
  <w:num w:numId="12" w16cid:durableId="19136852">
    <w:abstractNumId w:val="8"/>
  </w:num>
  <w:num w:numId="13" w16cid:durableId="1748259281">
    <w:abstractNumId w:val="7"/>
  </w:num>
  <w:num w:numId="14" w16cid:durableId="1301184455">
    <w:abstractNumId w:val="8"/>
  </w:num>
  <w:num w:numId="15" w16cid:durableId="326979551">
    <w:abstractNumId w:val="8"/>
  </w:num>
  <w:num w:numId="16" w16cid:durableId="1774396993">
    <w:abstractNumId w:val="8"/>
  </w:num>
  <w:num w:numId="17" w16cid:durableId="1011756222">
    <w:abstractNumId w:val="6"/>
  </w:num>
  <w:num w:numId="18" w16cid:durableId="1952586427">
    <w:abstractNumId w:val="7"/>
  </w:num>
  <w:num w:numId="19" w16cid:durableId="172375525">
    <w:abstractNumId w:val="6"/>
  </w:num>
  <w:num w:numId="20" w16cid:durableId="294020650">
    <w:abstractNumId w:val="6"/>
  </w:num>
  <w:num w:numId="21" w16cid:durableId="1663466039">
    <w:abstractNumId w:val="5"/>
  </w:num>
  <w:num w:numId="22" w16cid:durableId="16033000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lignBordersAndEdges/>
  <w:gutterAtTop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2FB3"/>
    <w:rsid w:val="00000392"/>
    <w:rsid w:val="00000C5E"/>
    <w:rsid w:val="00002FB3"/>
    <w:rsid w:val="00004D95"/>
    <w:rsid w:val="00005D20"/>
    <w:rsid w:val="000060EB"/>
    <w:rsid w:val="00011304"/>
    <w:rsid w:val="00011773"/>
    <w:rsid w:val="00011CD0"/>
    <w:rsid w:val="00013DB9"/>
    <w:rsid w:val="000143E0"/>
    <w:rsid w:val="00016A04"/>
    <w:rsid w:val="00023CE5"/>
    <w:rsid w:val="0002499E"/>
    <w:rsid w:val="00025A11"/>
    <w:rsid w:val="00025D64"/>
    <w:rsid w:val="0002697D"/>
    <w:rsid w:val="00026F0A"/>
    <w:rsid w:val="00031BF0"/>
    <w:rsid w:val="0006052B"/>
    <w:rsid w:val="00070438"/>
    <w:rsid w:val="00073713"/>
    <w:rsid w:val="00076224"/>
    <w:rsid w:val="00077604"/>
    <w:rsid w:val="00080855"/>
    <w:rsid w:val="0008102B"/>
    <w:rsid w:val="0008156A"/>
    <w:rsid w:val="00082483"/>
    <w:rsid w:val="00082DBB"/>
    <w:rsid w:val="00090EA2"/>
    <w:rsid w:val="0009335F"/>
    <w:rsid w:val="00095453"/>
    <w:rsid w:val="000A199B"/>
    <w:rsid w:val="000A2FC5"/>
    <w:rsid w:val="000A38E6"/>
    <w:rsid w:val="000A3B55"/>
    <w:rsid w:val="000B0B2B"/>
    <w:rsid w:val="000B2505"/>
    <w:rsid w:val="000B4B2C"/>
    <w:rsid w:val="000B7605"/>
    <w:rsid w:val="000C4EB5"/>
    <w:rsid w:val="000D2A0E"/>
    <w:rsid w:val="000D3C75"/>
    <w:rsid w:val="000E048D"/>
    <w:rsid w:val="000E1367"/>
    <w:rsid w:val="000E4226"/>
    <w:rsid w:val="000F448F"/>
    <w:rsid w:val="00101FBC"/>
    <w:rsid w:val="00102528"/>
    <w:rsid w:val="001041FF"/>
    <w:rsid w:val="00110A26"/>
    <w:rsid w:val="0011154C"/>
    <w:rsid w:val="00112349"/>
    <w:rsid w:val="00116A3E"/>
    <w:rsid w:val="001257BC"/>
    <w:rsid w:val="00126885"/>
    <w:rsid w:val="00130FE9"/>
    <w:rsid w:val="00132987"/>
    <w:rsid w:val="0013358C"/>
    <w:rsid w:val="00151474"/>
    <w:rsid w:val="00151D9B"/>
    <w:rsid w:val="00154ABD"/>
    <w:rsid w:val="00163CC6"/>
    <w:rsid w:val="00165414"/>
    <w:rsid w:val="00174658"/>
    <w:rsid w:val="00180EF2"/>
    <w:rsid w:val="001854BD"/>
    <w:rsid w:val="0018658F"/>
    <w:rsid w:val="001871FE"/>
    <w:rsid w:val="00190704"/>
    <w:rsid w:val="001908CB"/>
    <w:rsid w:val="001A5B6F"/>
    <w:rsid w:val="001A7000"/>
    <w:rsid w:val="001B1E0D"/>
    <w:rsid w:val="001B7B09"/>
    <w:rsid w:val="001D0625"/>
    <w:rsid w:val="001D2FF6"/>
    <w:rsid w:val="001D3D2C"/>
    <w:rsid w:val="001E6EE8"/>
    <w:rsid w:val="001F44B4"/>
    <w:rsid w:val="002005C5"/>
    <w:rsid w:val="002055B3"/>
    <w:rsid w:val="00211847"/>
    <w:rsid w:val="00215903"/>
    <w:rsid w:val="002216CD"/>
    <w:rsid w:val="00225B75"/>
    <w:rsid w:val="0023138D"/>
    <w:rsid w:val="00233D3B"/>
    <w:rsid w:val="0023407B"/>
    <w:rsid w:val="00243E30"/>
    <w:rsid w:val="00252A21"/>
    <w:rsid w:val="00260A6F"/>
    <w:rsid w:val="002619A3"/>
    <w:rsid w:val="002631C7"/>
    <w:rsid w:val="0026420A"/>
    <w:rsid w:val="00264B88"/>
    <w:rsid w:val="00271A00"/>
    <w:rsid w:val="002734FB"/>
    <w:rsid w:val="00280256"/>
    <w:rsid w:val="00280D2F"/>
    <w:rsid w:val="00282905"/>
    <w:rsid w:val="0029589D"/>
    <w:rsid w:val="002A1541"/>
    <w:rsid w:val="002A1FF9"/>
    <w:rsid w:val="002A268D"/>
    <w:rsid w:val="002A3890"/>
    <w:rsid w:val="002A60D5"/>
    <w:rsid w:val="002A61A5"/>
    <w:rsid w:val="002B6C21"/>
    <w:rsid w:val="002B7646"/>
    <w:rsid w:val="002C1C07"/>
    <w:rsid w:val="002C5002"/>
    <w:rsid w:val="002C6FB0"/>
    <w:rsid w:val="002D3F4D"/>
    <w:rsid w:val="002E03AB"/>
    <w:rsid w:val="002E41BA"/>
    <w:rsid w:val="002F6EC7"/>
    <w:rsid w:val="00310D98"/>
    <w:rsid w:val="00313E87"/>
    <w:rsid w:val="0031459B"/>
    <w:rsid w:val="003175E9"/>
    <w:rsid w:val="00320AFB"/>
    <w:rsid w:val="003267C0"/>
    <w:rsid w:val="00327E2C"/>
    <w:rsid w:val="0033092E"/>
    <w:rsid w:val="003319BE"/>
    <w:rsid w:val="0033522C"/>
    <w:rsid w:val="00336D79"/>
    <w:rsid w:val="0034066B"/>
    <w:rsid w:val="00342072"/>
    <w:rsid w:val="00343D2D"/>
    <w:rsid w:val="003453C5"/>
    <w:rsid w:val="00353947"/>
    <w:rsid w:val="00353955"/>
    <w:rsid w:val="003550A7"/>
    <w:rsid w:val="0036138E"/>
    <w:rsid w:val="00363DC8"/>
    <w:rsid w:val="00364547"/>
    <w:rsid w:val="0037103A"/>
    <w:rsid w:val="00373ABB"/>
    <w:rsid w:val="00377283"/>
    <w:rsid w:val="00381091"/>
    <w:rsid w:val="003816F1"/>
    <w:rsid w:val="003847AF"/>
    <w:rsid w:val="003856B4"/>
    <w:rsid w:val="003905C8"/>
    <w:rsid w:val="0039127D"/>
    <w:rsid w:val="003922D2"/>
    <w:rsid w:val="00394C45"/>
    <w:rsid w:val="003A45B7"/>
    <w:rsid w:val="003A4C6F"/>
    <w:rsid w:val="003A6779"/>
    <w:rsid w:val="003B1735"/>
    <w:rsid w:val="003B3A79"/>
    <w:rsid w:val="003B5C48"/>
    <w:rsid w:val="003B781D"/>
    <w:rsid w:val="003C0E9B"/>
    <w:rsid w:val="003C5165"/>
    <w:rsid w:val="003D2190"/>
    <w:rsid w:val="003D39D7"/>
    <w:rsid w:val="003F1419"/>
    <w:rsid w:val="003F6A8F"/>
    <w:rsid w:val="004023CC"/>
    <w:rsid w:val="004047CA"/>
    <w:rsid w:val="00412009"/>
    <w:rsid w:val="004147C1"/>
    <w:rsid w:val="004162C6"/>
    <w:rsid w:val="0042185C"/>
    <w:rsid w:val="004276DE"/>
    <w:rsid w:val="0043067E"/>
    <w:rsid w:val="004329C0"/>
    <w:rsid w:val="00442513"/>
    <w:rsid w:val="004449D3"/>
    <w:rsid w:val="00444EE0"/>
    <w:rsid w:val="0044568A"/>
    <w:rsid w:val="00445C40"/>
    <w:rsid w:val="00455783"/>
    <w:rsid w:val="004560F6"/>
    <w:rsid w:val="004657F1"/>
    <w:rsid w:val="0046727E"/>
    <w:rsid w:val="00470011"/>
    <w:rsid w:val="004759E4"/>
    <w:rsid w:val="00486036"/>
    <w:rsid w:val="004875CE"/>
    <w:rsid w:val="00490246"/>
    <w:rsid w:val="004930C3"/>
    <w:rsid w:val="00493609"/>
    <w:rsid w:val="00496058"/>
    <w:rsid w:val="004A0056"/>
    <w:rsid w:val="004A0313"/>
    <w:rsid w:val="004A2096"/>
    <w:rsid w:val="004A3171"/>
    <w:rsid w:val="004A4A3A"/>
    <w:rsid w:val="004A4D0E"/>
    <w:rsid w:val="004B10BE"/>
    <w:rsid w:val="004B1436"/>
    <w:rsid w:val="004B65C3"/>
    <w:rsid w:val="004C3B29"/>
    <w:rsid w:val="004E59D0"/>
    <w:rsid w:val="004E7801"/>
    <w:rsid w:val="004F0BDA"/>
    <w:rsid w:val="004F3BDB"/>
    <w:rsid w:val="004F41D2"/>
    <w:rsid w:val="00511DCC"/>
    <w:rsid w:val="00512FE1"/>
    <w:rsid w:val="005202D4"/>
    <w:rsid w:val="00527449"/>
    <w:rsid w:val="00530E8E"/>
    <w:rsid w:val="00531CA5"/>
    <w:rsid w:val="00533E87"/>
    <w:rsid w:val="0053682D"/>
    <w:rsid w:val="00540631"/>
    <w:rsid w:val="00542EE8"/>
    <w:rsid w:val="00544A81"/>
    <w:rsid w:val="0054743E"/>
    <w:rsid w:val="00556358"/>
    <w:rsid w:val="00561322"/>
    <w:rsid w:val="005617AC"/>
    <w:rsid w:val="00570F78"/>
    <w:rsid w:val="0057351A"/>
    <w:rsid w:val="00575C91"/>
    <w:rsid w:val="005765FC"/>
    <w:rsid w:val="005879F0"/>
    <w:rsid w:val="00591BB8"/>
    <w:rsid w:val="005B6C72"/>
    <w:rsid w:val="005B71BB"/>
    <w:rsid w:val="005B7C77"/>
    <w:rsid w:val="005C34D4"/>
    <w:rsid w:val="005C36CB"/>
    <w:rsid w:val="005D24BB"/>
    <w:rsid w:val="005D2C33"/>
    <w:rsid w:val="005E09F3"/>
    <w:rsid w:val="005E0CC5"/>
    <w:rsid w:val="005E3CA5"/>
    <w:rsid w:val="005E7719"/>
    <w:rsid w:val="005F1C7B"/>
    <w:rsid w:val="005F5B0A"/>
    <w:rsid w:val="005F6394"/>
    <w:rsid w:val="006010E2"/>
    <w:rsid w:val="00601A38"/>
    <w:rsid w:val="0060517A"/>
    <w:rsid w:val="00610DAC"/>
    <w:rsid w:val="00614D7C"/>
    <w:rsid w:val="0061585B"/>
    <w:rsid w:val="00616764"/>
    <w:rsid w:val="00622EAA"/>
    <w:rsid w:val="0062427D"/>
    <w:rsid w:val="006268F4"/>
    <w:rsid w:val="006326A0"/>
    <w:rsid w:val="006346D9"/>
    <w:rsid w:val="006354EC"/>
    <w:rsid w:val="0064028A"/>
    <w:rsid w:val="00641150"/>
    <w:rsid w:val="00643D0A"/>
    <w:rsid w:val="00647E64"/>
    <w:rsid w:val="00650CB4"/>
    <w:rsid w:val="00653496"/>
    <w:rsid w:val="00654D1F"/>
    <w:rsid w:val="00655EDC"/>
    <w:rsid w:val="00660837"/>
    <w:rsid w:val="00667DC0"/>
    <w:rsid w:val="00670264"/>
    <w:rsid w:val="0067259D"/>
    <w:rsid w:val="006751E7"/>
    <w:rsid w:val="0068003B"/>
    <w:rsid w:val="00681E89"/>
    <w:rsid w:val="00683222"/>
    <w:rsid w:val="006936EE"/>
    <w:rsid w:val="006942B7"/>
    <w:rsid w:val="006964F4"/>
    <w:rsid w:val="00697D64"/>
    <w:rsid w:val="006A1BF1"/>
    <w:rsid w:val="006A2142"/>
    <w:rsid w:val="006A7F9E"/>
    <w:rsid w:val="006B774B"/>
    <w:rsid w:val="006B783E"/>
    <w:rsid w:val="006C2347"/>
    <w:rsid w:val="006C3541"/>
    <w:rsid w:val="006C3724"/>
    <w:rsid w:val="006C44D7"/>
    <w:rsid w:val="006C4725"/>
    <w:rsid w:val="006D28EF"/>
    <w:rsid w:val="006D50EC"/>
    <w:rsid w:val="006E1FFC"/>
    <w:rsid w:val="006E48C4"/>
    <w:rsid w:val="006E650D"/>
    <w:rsid w:val="006E7437"/>
    <w:rsid w:val="00701495"/>
    <w:rsid w:val="0070219F"/>
    <w:rsid w:val="0070697C"/>
    <w:rsid w:val="00706AF9"/>
    <w:rsid w:val="00706FF5"/>
    <w:rsid w:val="00715635"/>
    <w:rsid w:val="007172BC"/>
    <w:rsid w:val="007172C2"/>
    <w:rsid w:val="00721B55"/>
    <w:rsid w:val="007229B3"/>
    <w:rsid w:val="0072396E"/>
    <w:rsid w:val="00723DEA"/>
    <w:rsid w:val="0073797B"/>
    <w:rsid w:val="00740265"/>
    <w:rsid w:val="00740286"/>
    <w:rsid w:val="007432F1"/>
    <w:rsid w:val="0074429B"/>
    <w:rsid w:val="007469DF"/>
    <w:rsid w:val="00751995"/>
    <w:rsid w:val="00752D9D"/>
    <w:rsid w:val="00753C11"/>
    <w:rsid w:val="007546E9"/>
    <w:rsid w:val="00754B3B"/>
    <w:rsid w:val="00770422"/>
    <w:rsid w:val="00772C85"/>
    <w:rsid w:val="00774B6C"/>
    <w:rsid w:val="00781E5E"/>
    <w:rsid w:val="00781E64"/>
    <w:rsid w:val="00783142"/>
    <w:rsid w:val="00786DDB"/>
    <w:rsid w:val="00787607"/>
    <w:rsid w:val="007879DB"/>
    <w:rsid w:val="00787A8E"/>
    <w:rsid w:val="00791571"/>
    <w:rsid w:val="00796B6B"/>
    <w:rsid w:val="007A1B59"/>
    <w:rsid w:val="007A6137"/>
    <w:rsid w:val="007A664B"/>
    <w:rsid w:val="007A698E"/>
    <w:rsid w:val="007B1BAC"/>
    <w:rsid w:val="007B497A"/>
    <w:rsid w:val="007B620F"/>
    <w:rsid w:val="007B75A3"/>
    <w:rsid w:val="007C3ACE"/>
    <w:rsid w:val="007C6992"/>
    <w:rsid w:val="007C7869"/>
    <w:rsid w:val="007D0218"/>
    <w:rsid w:val="007D4961"/>
    <w:rsid w:val="007E0DD9"/>
    <w:rsid w:val="007E46BA"/>
    <w:rsid w:val="007E4ADC"/>
    <w:rsid w:val="007E7AF3"/>
    <w:rsid w:val="007F2A3C"/>
    <w:rsid w:val="00800AE8"/>
    <w:rsid w:val="00802A5A"/>
    <w:rsid w:val="0080427C"/>
    <w:rsid w:val="00813409"/>
    <w:rsid w:val="00822E10"/>
    <w:rsid w:val="0082443F"/>
    <w:rsid w:val="00825C0B"/>
    <w:rsid w:val="008324E4"/>
    <w:rsid w:val="00833BC2"/>
    <w:rsid w:val="00833E89"/>
    <w:rsid w:val="00834E57"/>
    <w:rsid w:val="008422DF"/>
    <w:rsid w:val="008443B0"/>
    <w:rsid w:val="00844AEE"/>
    <w:rsid w:val="0084720F"/>
    <w:rsid w:val="00852347"/>
    <w:rsid w:val="00857023"/>
    <w:rsid w:val="00857424"/>
    <w:rsid w:val="008579B1"/>
    <w:rsid w:val="00863360"/>
    <w:rsid w:val="00863B55"/>
    <w:rsid w:val="00864965"/>
    <w:rsid w:val="00874019"/>
    <w:rsid w:val="00881CFE"/>
    <w:rsid w:val="00883D4A"/>
    <w:rsid w:val="008847E7"/>
    <w:rsid w:val="008905A7"/>
    <w:rsid w:val="008918FF"/>
    <w:rsid w:val="008A4B38"/>
    <w:rsid w:val="008A5434"/>
    <w:rsid w:val="008A5EB4"/>
    <w:rsid w:val="008B0EEC"/>
    <w:rsid w:val="008B1A32"/>
    <w:rsid w:val="008B6161"/>
    <w:rsid w:val="008B7C6F"/>
    <w:rsid w:val="008C01DD"/>
    <w:rsid w:val="008C0487"/>
    <w:rsid w:val="008C1B9A"/>
    <w:rsid w:val="008C4DFA"/>
    <w:rsid w:val="008C678A"/>
    <w:rsid w:val="008E2699"/>
    <w:rsid w:val="008E44F0"/>
    <w:rsid w:val="008F3D38"/>
    <w:rsid w:val="00902FF1"/>
    <w:rsid w:val="00904908"/>
    <w:rsid w:val="0090514F"/>
    <w:rsid w:val="00911CDB"/>
    <w:rsid w:val="00916532"/>
    <w:rsid w:val="00921E57"/>
    <w:rsid w:val="00935CA9"/>
    <w:rsid w:val="00937518"/>
    <w:rsid w:val="0094295A"/>
    <w:rsid w:val="00942E43"/>
    <w:rsid w:val="00943C01"/>
    <w:rsid w:val="00945A72"/>
    <w:rsid w:val="00946D70"/>
    <w:rsid w:val="00952B70"/>
    <w:rsid w:val="0096307C"/>
    <w:rsid w:val="00967F8D"/>
    <w:rsid w:val="0099719D"/>
    <w:rsid w:val="009A134C"/>
    <w:rsid w:val="009B0FA9"/>
    <w:rsid w:val="009B3DE0"/>
    <w:rsid w:val="009B43FF"/>
    <w:rsid w:val="009B5488"/>
    <w:rsid w:val="009B79F6"/>
    <w:rsid w:val="009C2AA7"/>
    <w:rsid w:val="009D25C5"/>
    <w:rsid w:val="009D73C4"/>
    <w:rsid w:val="009E3C7C"/>
    <w:rsid w:val="009F106B"/>
    <w:rsid w:val="00A00A22"/>
    <w:rsid w:val="00A11EC6"/>
    <w:rsid w:val="00A13682"/>
    <w:rsid w:val="00A153C9"/>
    <w:rsid w:val="00A16CBC"/>
    <w:rsid w:val="00A23896"/>
    <w:rsid w:val="00A26B7C"/>
    <w:rsid w:val="00A344A3"/>
    <w:rsid w:val="00A347F5"/>
    <w:rsid w:val="00A37829"/>
    <w:rsid w:val="00A40967"/>
    <w:rsid w:val="00A4164F"/>
    <w:rsid w:val="00A41C98"/>
    <w:rsid w:val="00A44C48"/>
    <w:rsid w:val="00A46FE0"/>
    <w:rsid w:val="00A4704F"/>
    <w:rsid w:val="00A55FC8"/>
    <w:rsid w:val="00A569C2"/>
    <w:rsid w:val="00A56E7A"/>
    <w:rsid w:val="00A600E6"/>
    <w:rsid w:val="00A624F6"/>
    <w:rsid w:val="00A80189"/>
    <w:rsid w:val="00A804B9"/>
    <w:rsid w:val="00A811B3"/>
    <w:rsid w:val="00A83844"/>
    <w:rsid w:val="00A842B4"/>
    <w:rsid w:val="00A9201F"/>
    <w:rsid w:val="00A93744"/>
    <w:rsid w:val="00AA0630"/>
    <w:rsid w:val="00AA0BAF"/>
    <w:rsid w:val="00AA19FB"/>
    <w:rsid w:val="00AA1AA3"/>
    <w:rsid w:val="00AB1121"/>
    <w:rsid w:val="00AB25E8"/>
    <w:rsid w:val="00AB3C5B"/>
    <w:rsid w:val="00AB3F35"/>
    <w:rsid w:val="00AC3C14"/>
    <w:rsid w:val="00AC6218"/>
    <w:rsid w:val="00AC6372"/>
    <w:rsid w:val="00AE0E5F"/>
    <w:rsid w:val="00AE4397"/>
    <w:rsid w:val="00AE4E74"/>
    <w:rsid w:val="00AF09FE"/>
    <w:rsid w:val="00AF148F"/>
    <w:rsid w:val="00AF567E"/>
    <w:rsid w:val="00AF694B"/>
    <w:rsid w:val="00AF6FB5"/>
    <w:rsid w:val="00AF70B4"/>
    <w:rsid w:val="00AF742A"/>
    <w:rsid w:val="00B01BE1"/>
    <w:rsid w:val="00B056C6"/>
    <w:rsid w:val="00B14144"/>
    <w:rsid w:val="00B21768"/>
    <w:rsid w:val="00B22B6D"/>
    <w:rsid w:val="00B2447C"/>
    <w:rsid w:val="00B258C7"/>
    <w:rsid w:val="00B300AF"/>
    <w:rsid w:val="00B34D35"/>
    <w:rsid w:val="00B365B6"/>
    <w:rsid w:val="00B43DEA"/>
    <w:rsid w:val="00B47A17"/>
    <w:rsid w:val="00B47D31"/>
    <w:rsid w:val="00B50B38"/>
    <w:rsid w:val="00B51A4F"/>
    <w:rsid w:val="00B54DDC"/>
    <w:rsid w:val="00B56730"/>
    <w:rsid w:val="00B577BD"/>
    <w:rsid w:val="00B61C8F"/>
    <w:rsid w:val="00B6259F"/>
    <w:rsid w:val="00B65274"/>
    <w:rsid w:val="00B6697B"/>
    <w:rsid w:val="00B67321"/>
    <w:rsid w:val="00B732B8"/>
    <w:rsid w:val="00B77B2B"/>
    <w:rsid w:val="00B85BEC"/>
    <w:rsid w:val="00B8712A"/>
    <w:rsid w:val="00B92A65"/>
    <w:rsid w:val="00B92BA2"/>
    <w:rsid w:val="00B97EEB"/>
    <w:rsid w:val="00BA37BC"/>
    <w:rsid w:val="00BA57CD"/>
    <w:rsid w:val="00BA5EA7"/>
    <w:rsid w:val="00BA6356"/>
    <w:rsid w:val="00BB4C28"/>
    <w:rsid w:val="00BC0BBD"/>
    <w:rsid w:val="00BC0D14"/>
    <w:rsid w:val="00BC359F"/>
    <w:rsid w:val="00BC6A2D"/>
    <w:rsid w:val="00BD1825"/>
    <w:rsid w:val="00BD1DEF"/>
    <w:rsid w:val="00BD2D1B"/>
    <w:rsid w:val="00BD3ED1"/>
    <w:rsid w:val="00BD63B0"/>
    <w:rsid w:val="00BE09C7"/>
    <w:rsid w:val="00BE217E"/>
    <w:rsid w:val="00BE6FC6"/>
    <w:rsid w:val="00BF01FC"/>
    <w:rsid w:val="00BF1D63"/>
    <w:rsid w:val="00BF46DD"/>
    <w:rsid w:val="00C05425"/>
    <w:rsid w:val="00C07401"/>
    <w:rsid w:val="00C079A0"/>
    <w:rsid w:val="00C07B01"/>
    <w:rsid w:val="00C22610"/>
    <w:rsid w:val="00C22F12"/>
    <w:rsid w:val="00C317BF"/>
    <w:rsid w:val="00C333FB"/>
    <w:rsid w:val="00C341DE"/>
    <w:rsid w:val="00C3465E"/>
    <w:rsid w:val="00C35BBC"/>
    <w:rsid w:val="00C35C71"/>
    <w:rsid w:val="00C36247"/>
    <w:rsid w:val="00C42E01"/>
    <w:rsid w:val="00C44506"/>
    <w:rsid w:val="00C45816"/>
    <w:rsid w:val="00C4736D"/>
    <w:rsid w:val="00C47938"/>
    <w:rsid w:val="00C55839"/>
    <w:rsid w:val="00C57220"/>
    <w:rsid w:val="00C64DF0"/>
    <w:rsid w:val="00C6633D"/>
    <w:rsid w:val="00C66BF2"/>
    <w:rsid w:val="00C70043"/>
    <w:rsid w:val="00C75050"/>
    <w:rsid w:val="00C83102"/>
    <w:rsid w:val="00C83172"/>
    <w:rsid w:val="00C86B3F"/>
    <w:rsid w:val="00C91E07"/>
    <w:rsid w:val="00C95605"/>
    <w:rsid w:val="00C95925"/>
    <w:rsid w:val="00CA470F"/>
    <w:rsid w:val="00CB1376"/>
    <w:rsid w:val="00CB1828"/>
    <w:rsid w:val="00CB19BF"/>
    <w:rsid w:val="00CB2815"/>
    <w:rsid w:val="00CB52F3"/>
    <w:rsid w:val="00CB6DDA"/>
    <w:rsid w:val="00CC2A7C"/>
    <w:rsid w:val="00CE4CA6"/>
    <w:rsid w:val="00CE4CAA"/>
    <w:rsid w:val="00CF0A9E"/>
    <w:rsid w:val="00CF3F3B"/>
    <w:rsid w:val="00CF6154"/>
    <w:rsid w:val="00D0340F"/>
    <w:rsid w:val="00D05934"/>
    <w:rsid w:val="00D14F36"/>
    <w:rsid w:val="00D235ED"/>
    <w:rsid w:val="00D252BD"/>
    <w:rsid w:val="00D255E8"/>
    <w:rsid w:val="00D26B20"/>
    <w:rsid w:val="00D27134"/>
    <w:rsid w:val="00D317A3"/>
    <w:rsid w:val="00D32D87"/>
    <w:rsid w:val="00D34482"/>
    <w:rsid w:val="00D3586B"/>
    <w:rsid w:val="00D406CC"/>
    <w:rsid w:val="00D41AA7"/>
    <w:rsid w:val="00D54788"/>
    <w:rsid w:val="00D57BB0"/>
    <w:rsid w:val="00D60474"/>
    <w:rsid w:val="00D65F9A"/>
    <w:rsid w:val="00D674CB"/>
    <w:rsid w:val="00D67D9B"/>
    <w:rsid w:val="00D713EF"/>
    <w:rsid w:val="00D7321E"/>
    <w:rsid w:val="00D74C7C"/>
    <w:rsid w:val="00D7570C"/>
    <w:rsid w:val="00D76493"/>
    <w:rsid w:val="00D764E0"/>
    <w:rsid w:val="00D77C40"/>
    <w:rsid w:val="00D833CF"/>
    <w:rsid w:val="00D8343C"/>
    <w:rsid w:val="00D836FB"/>
    <w:rsid w:val="00D8542E"/>
    <w:rsid w:val="00D86A4B"/>
    <w:rsid w:val="00D91D30"/>
    <w:rsid w:val="00D94688"/>
    <w:rsid w:val="00DA0651"/>
    <w:rsid w:val="00DA6290"/>
    <w:rsid w:val="00DA70AA"/>
    <w:rsid w:val="00DB7814"/>
    <w:rsid w:val="00DC0C9F"/>
    <w:rsid w:val="00DC352B"/>
    <w:rsid w:val="00DC3965"/>
    <w:rsid w:val="00DE52C4"/>
    <w:rsid w:val="00DF0774"/>
    <w:rsid w:val="00DF0DBB"/>
    <w:rsid w:val="00DF5784"/>
    <w:rsid w:val="00E038DF"/>
    <w:rsid w:val="00E04BE9"/>
    <w:rsid w:val="00E05F36"/>
    <w:rsid w:val="00E05F9A"/>
    <w:rsid w:val="00E07097"/>
    <w:rsid w:val="00E07C47"/>
    <w:rsid w:val="00E122A7"/>
    <w:rsid w:val="00E15869"/>
    <w:rsid w:val="00E15D99"/>
    <w:rsid w:val="00E205F7"/>
    <w:rsid w:val="00E22E54"/>
    <w:rsid w:val="00E26ABD"/>
    <w:rsid w:val="00E26F4C"/>
    <w:rsid w:val="00E26FAD"/>
    <w:rsid w:val="00E31291"/>
    <w:rsid w:val="00E33363"/>
    <w:rsid w:val="00E37029"/>
    <w:rsid w:val="00E41B64"/>
    <w:rsid w:val="00E43BB4"/>
    <w:rsid w:val="00E539C0"/>
    <w:rsid w:val="00E545FF"/>
    <w:rsid w:val="00E56AE1"/>
    <w:rsid w:val="00E56FA6"/>
    <w:rsid w:val="00E577D9"/>
    <w:rsid w:val="00E632AD"/>
    <w:rsid w:val="00E649BE"/>
    <w:rsid w:val="00E76675"/>
    <w:rsid w:val="00E83D56"/>
    <w:rsid w:val="00E87588"/>
    <w:rsid w:val="00E9225A"/>
    <w:rsid w:val="00E94B24"/>
    <w:rsid w:val="00E964A1"/>
    <w:rsid w:val="00EA4F01"/>
    <w:rsid w:val="00EB3CFA"/>
    <w:rsid w:val="00EC03F5"/>
    <w:rsid w:val="00EC0CF6"/>
    <w:rsid w:val="00EC0FDE"/>
    <w:rsid w:val="00EE04F5"/>
    <w:rsid w:val="00EE0A65"/>
    <w:rsid w:val="00EE1E6C"/>
    <w:rsid w:val="00EE28E7"/>
    <w:rsid w:val="00EE333E"/>
    <w:rsid w:val="00EF2B21"/>
    <w:rsid w:val="00EF5395"/>
    <w:rsid w:val="00F05AD2"/>
    <w:rsid w:val="00F10784"/>
    <w:rsid w:val="00F15A39"/>
    <w:rsid w:val="00F17190"/>
    <w:rsid w:val="00F17423"/>
    <w:rsid w:val="00F22508"/>
    <w:rsid w:val="00F22988"/>
    <w:rsid w:val="00F23CE7"/>
    <w:rsid w:val="00F26F9F"/>
    <w:rsid w:val="00F2737F"/>
    <w:rsid w:val="00F27659"/>
    <w:rsid w:val="00F27C4D"/>
    <w:rsid w:val="00F30D3A"/>
    <w:rsid w:val="00F43E67"/>
    <w:rsid w:val="00F513E5"/>
    <w:rsid w:val="00F51F29"/>
    <w:rsid w:val="00F53BD7"/>
    <w:rsid w:val="00F57647"/>
    <w:rsid w:val="00F63F31"/>
    <w:rsid w:val="00F643D9"/>
    <w:rsid w:val="00F677B0"/>
    <w:rsid w:val="00F72337"/>
    <w:rsid w:val="00F72ED9"/>
    <w:rsid w:val="00F748C2"/>
    <w:rsid w:val="00F74C9A"/>
    <w:rsid w:val="00F76181"/>
    <w:rsid w:val="00F801F8"/>
    <w:rsid w:val="00F923C0"/>
    <w:rsid w:val="00F92FAD"/>
    <w:rsid w:val="00FA0A59"/>
    <w:rsid w:val="00FA40B3"/>
    <w:rsid w:val="00FA4703"/>
    <w:rsid w:val="00FA5815"/>
    <w:rsid w:val="00FB0190"/>
    <w:rsid w:val="00FB0BA0"/>
    <w:rsid w:val="00FB2475"/>
    <w:rsid w:val="00FB34A2"/>
    <w:rsid w:val="00FC5114"/>
    <w:rsid w:val="00FD0C22"/>
    <w:rsid w:val="00FD2E05"/>
    <w:rsid w:val="00FD5339"/>
    <w:rsid w:val="00FE3515"/>
    <w:rsid w:val="00FE4379"/>
    <w:rsid w:val="00FE4BF7"/>
    <w:rsid w:val="00FE6E5D"/>
    <w:rsid w:val="00FF3860"/>
    <w:rsid w:val="00FF46AC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6E0028"/>
  <w15:docId w15:val="{4469200F-96E1-45AA-AAF5-FE669FD8B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55EDC"/>
    <w:rPr>
      <w:rFonts w:ascii="Arial" w:hAnsi="Arial"/>
      <w:sz w:val="24"/>
      <w:szCs w:val="24"/>
    </w:rPr>
  </w:style>
  <w:style w:type="paragraph" w:styleId="1">
    <w:name w:val="heading 1"/>
    <w:basedOn w:val="a1"/>
    <w:next w:val="2"/>
    <w:qFormat/>
    <w:rsid w:val="00655EDC"/>
    <w:pPr>
      <w:keepNext/>
      <w:numPr>
        <w:numId w:val="16"/>
      </w:numPr>
      <w:tabs>
        <w:tab w:val="clear" w:pos="567"/>
        <w:tab w:val="num" w:pos="360"/>
      </w:tabs>
      <w:spacing w:before="360" w:after="240"/>
      <w:ind w:left="360" w:hanging="360"/>
      <w:outlineLvl w:val="0"/>
    </w:pPr>
    <w:rPr>
      <w:b/>
      <w:bCs/>
      <w:caps/>
      <w:kern w:val="32"/>
      <w:sz w:val="28"/>
      <w:szCs w:val="28"/>
    </w:rPr>
  </w:style>
  <w:style w:type="paragraph" w:styleId="2">
    <w:name w:val="heading 2"/>
    <w:basedOn w:val="a1"/>
    <w:next w:val="3"/>
    <w:qFormat/>
    <w:rsid w:val="00655EDC"/>
    <w:pPr>
      <w:keepNext/>
      <w:keepLines/>
      <w:numPr>
        <w:ilvl w:val="1"/>
        <w:numId w:val="16"/>
      </w:numPr>
      <w:tabs>
        <w:tab w:val="clear" w:pos="567"/>
        <w:tab w:val="num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655EDC"/>
    <w:pPr>
      <w:keepNext/>
      <w:numPr>
        <w:ilvl w:val="2"/>
        <w:numId w:val="16"/>
      </w:numPr>
      <w:tabs>
        <w:tab w:val="clear" w:pos="851"/>
        <w:tab w:val="num" w:pos="360"/>
      </w:tabs>
      <w:ind w:left="360" w:hanging="360"/>
      <w:outlineLvl w:val="2"/>
    </w:pPr>
    <w:rPr>
      <w:rFonts w:cs="Arial"/>
      <w:b/>
      <w:bCs/>
      <w:i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rsid w:val="00AA0BAF"/>
    <w:pPr>
      <w:spacing w:before="60" w:after="60"/>
      <w:ind w:firstLine="567"/>
      <w:jc w:val="both"/>
    </w:pPr>
  </w:style>
  <w:style w:type="paragraph" w:styleId="a6">
    <w:name w:val="footer"/>
    <w:basedOn w:val="a1"/>
    <w:rsid w:val="00655EDC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7">
    <w:name w:val="header"/>
    <w:basedOn w:val="a1"/>
    <w:rsid w:val="00655EDC"/>
    <w:pPr>
      <w:tabs>
        <w:tab w:val="center" w:pos="4677"/>
        <w:tab w:val="right" w:pos="9355"/>
      </w:tabs>
    </w:pPr>
  </w:style>
  <w:style w:type="paragraph" w:customStyle="1" w:styleId="a8">
    <w:name w:val="Текст таблицы"/>
    <w:basedOn w:val="a1"/>
    <w:rsid w:val="00655EDC"/>
    <w:pPr>
      <w:keepLines/>
    </w:pPr>
    <w:rPr>
      <w:iCs/>
      <w:sz w:val="20"/>
      <w:lang w:val="en-US"/>
    </w:rPr>
  </w:style>
  <w:style w:type="paragraph" w:styleId="a">
    <w:name w:val="List Number"/>
    <w:basedOn w:val="a1"/>
    <w:rsid w:val="00AA0BAF"/>
    <w:pPr>
      <w:numPr>
        <w:numId w:val="20"/>
      </w:numPr>
      <w:spacing w:beforeLines="60" w:afterLines="60"/>
    </w:pPr>
  </w:style>
  <w:style w:type="paragraph" w:styleId="a9">
    <w:name w:val="caption"/>
    <w:basedOn w:val="a1"/>
    <w:qFormat/>
    <w:rsid w:val="00655EDC"/>
    <w:pPr>
      <w:jc w:val="center"/>
    </w:pPr>
    <w:rPr>
      <w:sz w:val="20"/>
    </w:rPr>
  </w:style>
  <w:style w:type="paragraph" w:customStyle="1" w:styleId="aa">
    <w:name w:val="Рисунок"/>
    <w:basedOn w:val="a1"/>
    <w:rsid w:val="00655EDC"/>
    <w:pPr>
      <w:jc w:val="center"/>
    </w:pPr>
  </w:style>
  <w:style w:type="paragraph" w:customStyle="1" w:styleId="ab">
    <w:name w:val="Основной текст без отступа"/>
    <w:basedOn w:val="a2"/>
    <w:rsid w:val="00AB25E8"/>
    <w:pPr>
      <w:ind w:firstLine="0"/>
    </w:pPr>
  </w:style>
  <w:style w:type="paragraph" w:customStyle="1" w:styleId="10">
    <w:name w:val="Название1"/>
    <w:basedOn w:val="a1"/>
    <w:qFormat/>
    <w:rsid w:val="00CB137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0606">
    <w:name w:val="Стиль Нумерованный список + Перед:  0.6 ст. После:  0.6 ст."/>
    <w:basedOn w:val="a"/>
    <w:rsid w:val="00AA0BAF"/>
    <w:pPr>
      <w:numPr>
        <w:numId w:val="0"/>
      </w:numPr>
      <w:spacing w:before="144" w:after="144"/>
      <w:jc w:val="both"/>
    </w:pPr>
    <w:rPr>
      <w:szCs w:val="20"/>
    </w:rPr>
  </w:style>
  <w:style w:type="table" w:styleId="ac">
    <w:name w:val="Table Grid"/>
    <w:basedOn w:val="a4"/>
    <w:rsid w:val="00921E57"/>
    <w:pPr>
      <w:keepLine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список таблицы"/>
    <w:basedOn w:val="a"/>
    <w:rsid w:val="00655EDC"/>
    <w:pPr>
      <w:numPr>
        <w:numId w:val="18"/>
      </w:numPr>
      <w:spacing w:beforeLines="0" w:afterLines="0"/>
      <w:ind w:left="454" w:hanging="454"/>
      <w:jc w:val="center"/>
    </w:pPr>
    <w:rPr>
      <w:sz w:val="20"/>
      <w:szCs w:val="20"/>
    </w:rPr>
  </w:style>
  <w:style w:type="paragraph" w:styleId="ad">
    <w:name w:val="Title"/>
    <w:basedOn w:val="1"/>
    <w:next w:val="a2"/>
    <w:rsid w:val="00AA0BAF"/>
    <w:pPr>
      <w:numPr>
        <w:numId w:val="0"/>
      </w:numPr>
      <w:jc w:val="center"/>
    </w:pPr>
  </w:style>
  <w:style w:type="paragraph" w:customStyle="1" w:styleId="ae">
    <w:name w:val="Название таблицы"/>
    <w:basedOn w:val="a9"/>
    <w:next w:val="a8"/>
    <w:rsid w:val="00655EDC"/>
    <w:pPr>
      <w:keepNext/>
      <w:keepLines/>
      <w:ind w:right="851"/>
      <w:jc w:val="right"/>
    </w:pPr>
    <w:rPr>
      <w:sz w:val="24"/>
    </w:rPr>
  </w:style>
  <w:style w:type="character" w:styleId="af">
    <w:name w:val="page number"/>
    <w:basedOn w:val="a3"/>
    <w:rsid w:val="00655EDC"/>
  </w:style>
  <w:style w:type="paragraph" w:styleId="11">
    <w:name w:val="toc 1"/>
    <w:basedOn w:val="a1"/>
    <w:next w:val="a1"/>
    <w:autoRedefine/>
    <w:semiHidden/>
    <w:rsid w:val="00655EDC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autoRedefine/>
    <w:semiHidden/>
    <w:rsid w:val="00655EDC"/>
    <w:pPr>
      <w:ind w:left="567"/>
    </w:pPr>
  </w:style>
  <w:style w:type="paragraph" w:styleId="30">
    <w:name w:val="toc 3"/>
    <w:basedOn w:val="a1"/>
    <w:next w:val="a1"/>
    <w:autoRedefine/>
    <w:semiHidden/>
    <w:rsid w:val="00655EDC"/>
    <w:pPr>
      <w:ind w:left="1418"/>
    </w:pPr>
  </w:style>
  <w:style w:type="paragraph" w:styleId="4">
    <w:name w:val="toc 4"/>
    <w:basedOn w:val="a1"/>
    <w:next w:val="a1"/>
    <w:autoRedefine/>
    <w:semiHidden/>
    <w:rsid w:val="00655EDC"/>
    <w:pPr>
      <w:ind w:left="720"/>
    </w:pPr>
  </w:style>
  <w:style w:type="paragraph" w:styleId="5">
    <w:name w:val="toc 5"/>
    <w:basedOn w:val="a1"/>
    <w:next w:val="a1"/>
    <w:autoRedefine/>
    <w:semiHidden/>
    <w:rsid w:val="00655EDC"/>
    <w:pPr>
      <w:ind w:left="960"/>
    </w:pPr>
  </w:style>
  <w:style w:type="paragraph" w:styleId="6">
    <w:name w:val="toc 6"/>
    <w:basedOn w:val="a1"/>
    <w:next w:val="a1"/>
    <w:autoRedefine/>
    <w:semiHidden/>
    <w:rsid w:val="00655EDC"/>
    <w:pPr>
      <w:ind w:left="1200"/>
    </w:pPr>
  </w:style>
  <w:style w:type="paragraph" w:styleId="7">
    <w:name w:val="toc 7"/>
    <w:basedOn w:val="a1"/>
    <w:next w:val="a1"/>
    <w:autoRedefine/>
    <w:semiHidden/>
    <w:rsid w:val="00655EDC"/>
    <w:pPr>
      <w:ind w:left="1440"/>
    </w:pPr>
  </w:style>
  <w:style w:type="paragraph" w:styleId="8">
    <w:name w:val="toc 8"/>
    <w:basedOn w:val="a1"/>
    <w:next w:val="a1"/>
    <w:autoRedefine/>
    <w:semiHidden/>
    <w:rsid w:val="00655EDC"/>
    <w:pPr>
      <w:ind w:left="1680"/>
    </w:pPr>
  </w:style>
  <w:style w:type="paragraph" w:styleId="9">
    <w:name w:val="toc 9"/>
    <w:basedOn w:val="a1"/>
    <w:next w:val="a1"/>
    <w:autoRedefine/>
    <w:semiHidden/>
    <w:rsid w:val="00655EDC"/>
    <w:pPr>
      <w:ind w:left="1920"/>
    </w:pPr>
  </w:style>
  <w:style w:type="paragraph" w:styleId="21">
    <w:name w:val="Body Text 2"/>
    <w:basedOn w:val="a1"/>
    <w:rsid w:val="00655EDC"/>
    <w:pPr>
      <w:jc w:val="center"/>
    </w:pPr>
    <w:rPr>
      <w:rFonts w:cs="Arial"/>
      <w:sz w:val="16"/>
      <w:lang w:val="en-US"/>
    </w:rPr>
  </w:style>
  <w:style w:type="paragraph" w:customStyle="1" w:styleId="af0">
    <w:name w:val="Шапка таблицы"/>
    <w:basedOn w:val="a8"/>
    <w:rsid w:val="00655EDC"/>
    <w:pPr>
      <w:keepNext/>
      <w:jc w:val="center"/>
    </w:pPr>
    <w:rPr>
      <w:b/>
      <w:lang w:val="ru-RU"/>
    </w:rPr>
  </w:style>
  <w:style w:type="character" w:styleId="af1">
    <w:name w:val="Hyperlink"/>
    <w:rsid w:val="00B300AF"/>
    <w:rPr>
      <w:color w:val="0000FF"/>
      <w:u w:val="single"/>
    </w:rPr>
  </w:style>
  <w:style w:type="paragraph" w:styleId="af2">
    <w:name w:val="Balloon Text"/>
    <w:basedOn w:val="a1"/>
    <w:semiHidden/>
    <w:rsid w:val="00F23CE7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3"/>
    <w:rsid w:val="00DF0774"/>
    <w:rPr>
      <w:rFonts w:ascii="Verdana" w:hAnsi="Verdana" w:hint="default"/>
      <w:b w:val="0"/>
      <w:bCs w:val="0"/>
      <w:i w:val="0"/>
      <w:iCs w:val="0"/>
      <w:color w:val="000000"/>
      <w:sz w:val="12"/>
      <w:szCs w:val="12"/>
    </w:rPr>
  </w:style>
  <w:style w:type="character" w:styleId="af3">
    <w:name w:val="annotation reference"/>
    <w:basedOn w:val="a3"/>
    <w:uiPriority w:val="99"/>
    <w:semiHidden/>
    <w:unhideWhenUsed/>
    <w:rsid w:val="00130FE9"/>
    <w:rPr>
      <w:sz w:val="16"/>
      <w:szCs w:val="16"/>
    </w:rPr>
  </w:style>
  <w:style w:type="paragraph" w:styleId="af4">
    <w:name w:val="annotation text"/>
    <w:basedOn w:val="a1"/>
    <w:link w:val="af5"/>
    <w:uiPriority w:val="99"/>
    <w:semiHidden/>
    <w:unhideWhenUsed/>
    <w:rsid w:val="00130FE9"/>
    <w:rPr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semiHidden/>
    <w:rsid w:val="00130FE9"/>
    <w:rPr>
      <w:rFonts w:ascii="Arial" w:hAnsi="Arial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30FE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30FE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ll%20Users\Application%20Data\Nanosoft\nanoCAD%20&#1054;&#1055;&#1057;%202.0\Report\Equip\A3(420x297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33DB1-28DD-41E3-BBA2-3E29E5C5F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A3(420x297)</Template>
  <TotalTime>997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документа</vt:lpstr>
    </vt:vector>
  </TitlesOfParts>
  <Company>Cadwise+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документа</dc:title>
  <dc:subject/>
  <dc:creator>Killing_Frenzy</dc:creator>
  <cp:keywords/>
  <dc:description/>
  <cp:lastModifiedBy>Новиков Владимир Павлович</cp:lastModifiedBy>
  <cp:revision>73</cp:revision>
  <cp:lastPrinted>2016-09-12T10:14:00Z</cp:lastPrinted>
  <dcterms:created xsi:type="dcterms:W3CDTF">2021-11-23T14:04:00Z</dcterms:created>
  <dcterms:modified xsi:type="dcterms:W3CDTF">2022-10-18T12:30:00Z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_TITLE">
    <vt:lpwstr/>
  </property>
  <property fmtid="{D5CDD505-2E9C-101B-9397-08002B2CF9AE}" pid="3" name="DEVELOPER">
    <vt:lpwstr/>
  </property>
  <property fmtid="{D5CDD505-2E9C-101B-9397-08002B2CF9AE}" pid="4" name="CHECK">
    <vt:lpwstr/>
  </property>
  <property fmtid="{D5CDD505-2E9C-101B-9397-08002B2CF9AE}" pid="5" name="CONFIRM">
    <vt:lpwstr/>
  </property>
  <property fmtid="{D5CDD505-2E9C-101B-9397-08002B2CF9AE}" pid="6" name="NCONTROL">
    <vt:lpwstr/>
  </property>
  <property fmtid="{D5CDD505-2E9C-101B-9397-08002B2CF9AE}" pid="7" name="EXECUTOR_NAME">
    <vt:lpwstr/>
  </property>
  <property fmtid="{D5CDD505-2E9C-101B-9397-08002B2CF9AE}" pid="8" name="PS">
    <vt:lpwstr/>
  </property>
  <property fmtid="{D5CDD505-2E9C-101B-9397-08002B2CF9AE}" pid="9" name="DOCUMENT_NUMBER">
    <vt:lpwstr>------</vt:lpwstr>
  </property>
  <property fmtid="{D5CDD505-2E9C-101B-9397-08002B2CF9AE}" pid="10" name="PROJECT_NAME">
    <vt:lpwstr/>
  </property>
  <property fmtid="{D5CDD505-2E9C-101B-9397-08002B2CF9AE}" pid="11" name="CUSTOMER_NAME">
    <vt:lpwstr/>
  </property>
  <property fmtid="{D5CDD505-2E9C-101B-9397-08002B2CF9AE}" pid="12" name="CUSTOMER_ADDRESS">
    <vt:lpwstr/>
  </property>
  <property fmtid="{D5CDD505-2E9C-101B-9397-08002B2CF9AE}" pid="13" name="BASIC_MARK">
    <vt:lpwstr/>
  </property>
</Properties>
</file>